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3239" w:type="dxa"/>
        <w:tblLayout w:type="fixed"/>
        <w:tblLook w:val="01E0" w:firstRow="1" w:lastRow="1" w:firstColumn="1" w:lastColumn="1" w:noHBand="0" w:noVBand="0"/>
      </w:tblPr>
      <w:tblGrid>
        <w:gridCol w:w="595"/>
        <w:gridCol w:w="392"/>
        <w:gridCol w:w="34"/>
        <w:gridCol w:w="357"/>
        <w:gridCol w:w="630"/>
        <w:gridCol w:w="292"/>
        <w:gridCol w:w="581"/>
        <w:gridCol w:w="2108"/>
        <w:gridCol w:w="523"/>
        <w:gridCol w:w="612"/>
        <w:gridCol w:w="141"/>
        <w:gridCol w:w="754"/>
        <w:gridCol w:w="1375"/>
        <w:gridCol w:w="1273"/>
        <w:gridCol w:w="6786"/>
        <w:gridCol w:w="6786"/>
      </w:tblGrid>
      <w:tr w:rsidR="009E0802" w:rsidRPr="008F6547" w14:paraId="055D71B0" w14:textId="77777777" w:rsidTr="00C460CA">
        <w:trPr>
          <w:gridAfter w:val="2"/>
          <w:wAfter w:w="13572" w:type="dxa"/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236AB4C" w14:textId="77777777" w:rsidR="00026536" w:rsidRDefault="009E0802" w:rsidP="00410951">
            <w:pPr>
              <w:jc w:val="left"/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26564EE3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bookmarkEnd w:id="0"/>
          </w:p>
          <w:p w14:paraId="581D30DB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72E82BF4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4FEB2D25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0C2FC7E0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20139147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29B90D69" w14:textId="77777777" w:rsidR="009E0802" w:rsidRP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6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3B444CF6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46494EB6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53673AAF" w14:textId="77777777" w:rsidTr="00C460CA">
        <w:trPr>
          <w:gridAfter w:val="2"/>
          <w:wAfter w:w="13572" w:type="dxa"/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CDF310B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49697778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6E1915D3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706F216F" w14:textId="77777777" w:rsidTr="00C460CA">
        <w:trPr>
          <w:gridAfter w:val="2"/>
          <w:wAfter w:w="13572" w:type="dxa"/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A432F4E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3E7A941C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7F90C8AA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2B5C68B7" w14:textId="77777777" w:rsidTr="00C460CA">
        <w:trPr>
          <w:gridAfter w:val="2"/>
          <w:wAfter w:w="13572" w:type="dxa"/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28CF1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49C5EFDD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498FC3EE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1A0D6A9D" w14:textId="77777777" w:rsidTr="00C460CA">
        <w:trPr>
          <w:gridAfter w:val="2"/>
          <w:wAfter w:w="13572" w:type="dxa"/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29F380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4B6F1FC2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01224067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591B53EA" w14:textId="77777777" w:rsidTr="00C460CA">
        <w:trPr>
          <w:gridAfter w:val="2"/>
          <w:wAfter w:w="13572" w:type="dxa"/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FBFCF8C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4C89E9EA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61DF931B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56264703" w14:textId="77777777" w:rsidTr="00C460CA">
        <w:trPr>
          <w:gridAfter w:val="2"/>
          <w:wAfter w:w="13572" w:type="dxa"/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6F2170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2A62689B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3402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1C53CE83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89492C" w:rsidRPr="006E2374" w14:paraId="599C0698" w14:textId="77777777" w:rsidTr="00C460CA">
        <w:trPr>
          <w:gridAfter w:val="2"/>
          <w:wAfter w:w="13572" w:type="dxa"/>
          <w:trHeight w:val="2269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157F2C9D" w14:textId="77777777" w:rsidR="00C74A8F" w:rsidRDefault="0089492C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4ADF3370" w14:textId="77777777" w:rsidR="0089492C" w:rsidRDefault="0089492C" w:rsidP="00C74A8F">
            <w:pPr>
              <w:rPr>
                <w:sz w:val="16"/>
                <w:szCs w:val="16"/>
              </w:rPr>
            </w:pPr>
          </w:p>
          <w:p w14:paraId="6FC53690" w14:textId="77777777" w:rsidR="00C74A8F" w:rsidRDefault="00C74A8F" w:rsidP="00C74A8F">
            <w:pPr>
              <w:rPr>
                <w:b/>
                <w:sz w:val="16"/>
                <w:szCs w:val="16"/>
              </w:rPr>
            </w:pPr>
            <w:r w:rsidRPr="00C74A8F">
              <w:rPr>
                <w:b/>
                <w:sz w:val="16"/>
                <w:szCs w:val="16"/>
              </w:rPr>
              <w:t xml:space="preserve">Wirtschaftsbetriebe Duisburg </w:t>
            </w:r>
            <w:r>
              <w:rPr>
                <w:b/>
                <w:sz w:val="16"/>
                <w:szCs w:val="16"/>
              </w:rPr>
              <w:t>–</w:t>
            </w:r>
            <w:r w:rsidRPr="00C74A8F">
              <w:rPr>
                <w:b/>
                <w:sz w:val="16"/>
                <w:szCs w:val="16"/>
              </w:rPr>
              <w:t xml:space="preserve"> AöR</w:t>
            </w:r>
          </w:p>
          <w:p w14:paraId="7BCB1B35" w14:textId="77777777" w:rsidR="00C74A8F" w:rsidRDefault="00C74A8F" w:rsidP="00C74A8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Schifferstr. 190</w:t>
            </w:r>
          </w:p>
          <w:p w14:paraId="39DFCBD9" w14:textId="77777777" w:rsidR="00C74A8F" w:rsidRPr="00C74A8F" w:rsidRDefault="00C74A8F" w:rsidP="00C74A8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47059 Duisburg-Innenhafen</w:t>
            </w:r>
          </w:p>
        </w:tc>
      </w:tr>
      <w:tr w:rsidR="0013068A" w:rsidRPr="008F6547" w14:paraId="45EC6E99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1B5C8FD" w14:textId="77777777" w:rsidR="0013068A" w:rsidRPr="008F6547" w:rsidRDefault="0013068A" w:rsidP="0013068A"/>
        </w:tc>
      </w:tr>
      <w:tr w:rsidR="00597968" w:rsidRPr="008F6547" w14:paraId="4AB59E78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A5BB1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29927E79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48D3E0E" w14:textId="77777777" w:rsidR="0013068A" w:rsidRPr="008F6547" w:rsidRDefault="0013068A" w:rsidP="0013068A"/>
        </w:tc>
      </w:tr>
      <w:tr w:rsidR="00597968" w:rsidRPr="008F6547" w14:paraId="574A13DD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740AA432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631845D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4FE8EF4F" w14:textId="77777777" w:rsidR="0013068A" w:rsidRPr="008F6547" w:rsidRDefault="0013068A" w:rsidP="00940F19"/>
        </w:tc>
      </w:tr>
      <w:tr w:rsidR="00140608" w:rsidRPr="00597968" w14:paraId="1AEE0F87" w14:textId="77777777" w:rsidTr="00C460CA">
        <w:trPr>
          <w:gridAfter w:val="2"/>
          <w:wAfter w:w="13572" w:type="dxa"/>
          <w:trHeight w:val="284"/>
        </w:trPr>
        <w:tc>
          <w:tcPr>
            <w:tcW w:w="2008" w:type="dxa"/>
            <w:gridSpan w:val="5"/>
            <w:noWrap/>
            <w:tcMar>
              <w:left w:w="28" w:type="dxa"/>
            </w:tcMar>
            <w:vAlign w:val="center"/>
          </w:tcPr>
          <w:p w14:paraId="24AFB562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9"/>
            <w:noWrap/>
            <w:vAlign w:val="center"/>
          </w:tcPr>
          <w:p w14:paraId="03CE4307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4A1F426C" w14:textId="77777777" w:rsidTr="00C460CA">
        <w:trPr>
          <w:gridAfter w:val="2"/>
          <w:wAfter w:w="13572" w:type="dxa"/>
          <w:trHeight w:val="284"/>
        </w:trPr>
        <w:tc>
          <w:tcPr>
            <w:tcW w:w="2008" w:type="dxa"/>
            <w:gridSpan w:val="5"/>
            <w:vMerge w:val="restart"/>
            <w:noWrap/>
            <w:tcMar>
              <w:left w:w="28" w:type="dxa"/>
            </w:tcMar>
            <w:vAlign w:val="center"/>
          </w:tcPr>
          <w:p w14:paraId="39D6796C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73FCF3BB" w14:textId="7F0837D9" w:rsidR="000D2F1B" w:rsidRPr="00C86E04" w:rsidRDefault="00C86E04" w:rsidP="00547BF7">
            <w:pPr>
              <w:rPr>
                <w:b/>
              </w:rPr>
            </w:pPr>
            <w:r w:rsidRPr="00C86E0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86E04">
              <w:rPr>
                <w:b/>
              </w:rPr>
              <w:instrText xml:space="preserve"> FORMTEXT </w:instrText>
            </w:r>
            <w:r w:rsidRPr="00C86E04">
              <w:rPr>
                <w:b/>
              </w:rPr>
            </w:r>
            <w:r w:rsidRPr="00C86E04">
              <w:rPr>
                <w:b/>
              </w:rPr>
              <w:fldChar w:fldCharType="separate"/>
            </w:r>
            <w:r w:rsidR="00566F5C" w:rsidRPr="00566F5C">
              <w:rPr>
                <w:b/>
              </w:rPr>
              <w:t>IGA 2027 Duisburg - Teilprojekt Eingangspavillon  - Infopoint Holzbau und Möbilierung</w:t>
            </w:r>
            <w:r w:rsidRPr="00C86E04">
              <w:rPr>
                <w:b/>
              </w:rPr>
              <w:fldChar w:fldCharType="end"/>
            </w:r>
          </w:p>
        </w:tc>
      </w:tr>
      <w:tr w:rsidR="000D2F1B" w:rsidRPr="008F6547" w14:paraId="1D45484A" w14:textId="77777777" w:rsidTr="00C460CA">
        <w:trPr>
          <w:gridAfter w:val="2"/>
          <w:wAfter w:w="13572" w:type="dxa"/>
          <w:trHeight w:val="284"/>
        </w:trPr>
        <w:tc>
          <w:tcPr>
            <w:tcW w:w="2008" w:type="dxa"/>
            <w:gridSpan w:val="5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C43FBE2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4722CDFD" w14:textId="77777777" w:rsidR="000D2F1B" w:rsidRPr="00C74A8F" w:rsidRDefault="000D2F1B" w:rsidP="00940F19">
            <w:pPr>
              <w:rPr>
                <w:b/>
              </w:rPr>
            </w:pPr>
          </w:p>
        </w:tc>
      </w:tr>
      <w:tr w:rsidR="00140608" w:rsidRPr="00597968" w14:paraId="0E25AA94" w14:textId="77777777" w:rsidTr="00C460CA">
        <w:trPr>
          <w:gridAfter w:val="2"/>
          <w:wAfter w:w="13572" w:type="dxa"/>
          <w:trHeight w:val="340"/>
        </w:trPr>
        <w:tc>
          <w:tcPr>
            <w:tcW w:w="2008" w:type="dxa"/>
            <w:gridSpan w:val="5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5F30F82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9"/>
            <w:tcBorders>
              <w:top w:val="single" w:sz="4" w:space="0" w:color="808080"/>
            </w:tcBorders>
            <w:noWrap/>
            <w:vAlign w:val="center"/>
          </w:tcPr>
          <w:p w14:paraId="58A6B2C9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632D8EC8" w14:textId="77777777" w:rsidTr="00C460CA">
        <w:trPr>
          <w:gridAfter w:val="2"/>
          <w:wAfter w:w="13572" w:type="dxa"/>
          <w:trHeight w:val="284"/>
        </w:trPr>
        <w:tc>
          <w:tcPr>
            <w:tcW w:w="2008" w:type="dxa"/>
            <w:gridSpan w:val="5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60DB646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67167258" w14:textId="1D557572" w:rsidR="000D2F1B" w:rsidRPr="00C74A8F" w:rsidRDefault="00C86E04" w:rsidP="00521A16">
            <w:pPr>
              <w:rPr>
                <w:b/>
              </w:rPr>
            </w:pPr>
            <w:r w:rsidRPr="00C86E0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86E04">
              <w:rPr>
                <w:b/>
              </w:rPr>
              <w:instrText xml:space="preserve"> FORMTEXT </w:instrText>
            </w:r>
            <w:r w:rsidRPr="00C86E04">
              <w:rPr>
                <w:b/>
              </w:rPr>
            </w:r>
            <w:r w:rsidRPr="00C86E04">
              <w:rPr>
                <w:b/>
              </w:rPr>
              <w:fldChar w:fldCharType="separate"/>
            </w:r>
            <w:r w:rsidR="00034732" w:rsidRPr="00034732">
              <w:rPr>
                <w:b/>
              </w:rPr>
              <w:t>Holzbau und Möbilierung</w:t>
            </w:r>
            <w:r w:rsidRPr="00C86E04">
              <w:rPr>
                <w:b/>
              </w:rPr>
              <w:fldChar w:fldCharType="end"/>
            </w:r>
          </w:p>
        </w:tc>
      </w:tr>
      <w:tr w:rsidR="005C638C" w:rsidRPr="001C60F2" w14:paraId="487A360A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65CB6F50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332816"/>
            <w:r>
              <w:rPr>
                <w:rStyle w:val="Funotenzeichen"/>
                <w:b w:val="0"/>
              </w:rPr>
              <w:footnoteReference w:id="1"/>
            </w:r>
            <w:bookmarkEnd w:id="1"/>
            <w:r>
              <w:rPr>
                <w:b/>
                <w:bCs/>
              </w:rPr>
              <w:t>, die Vertragsbestandteil werden</w:t>
            </w:r>
          </w:p>
        </w:tc>
      </w:tr>
      <w:tr w:rsidR="004E122C" w:rsidRPr="001C60F2" w14:paraId="1FF87A72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1377FFA4" w14:textId="77777777" w:rsidR="004E122C" w:rsidRDefault="004E122C" w:rsidP="000A77E4">
            <w:pPr>
              <w:jc w:val="left"/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D970087" w14:textId="77777777" w:rsidR="004E122C" w:rsidRPr="00597968" w:rsidRDefault="0044202E" w:rsidP="00864C52">
            <w:pPr>
              <w:jc w:val="left"/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503" w:type="dxa"/>
            <w:gridSpan w:val="3"/>
            <w:vAlign w:val="center"/>
          </w:tcPr>
          <w:p w14:paraId="24FC45F6" w14:textId="77777777" w:rsidR="004E122C" w:rsidRPr="00597968" w:rsidRDefault="004E122C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7D14BF36" w14:textId="77777777" w:rsidR="004E122C" w:rsidRPr="00597968" w:rsidRDefault="004E122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D1009B" w:rsidRPr="001C60F2" w14:paraId="60992192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1A7E3CC3" w14:textId="77777777" w:rsidR="00D1009B" w:rsidRDefault="00D1009B" w:rsidP="00622C9A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7EDB40B" w14:textId="77777777" w:rsidR="00D1009B" w:rsidRPr="00597968" w:rsidRDefault="00D1009B" w:rsidP="00622C9A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520F477" w14:textId="77777777" w:rsidR="00D1009B" w:rsidRPr="00D425A1" w:rsidRDefault="00D1009B" w:rsidP="00622C9A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0C4F7DC8" w14:textId="77777777" w:rsidR="00D1009B" w:rsidRPr="00C74A8F" w:rsidRDefault="00D1009B" w:rsidP="0010771E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 xml:space="preserve">Vertragsformular für Instandhaltung mit den Preisen sowie den geforderten Angaben und Erklärungen </w:t>
            </w:r>
          </w:p>
        </w:tc>
      </w:tr>
      <w:tr w:rsidR="004E122C" w:rsidRPr="001C60F2" w14:paraId="164B49FE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6DA9B58E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2A6E86C" w14:textId="77777777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82F36FF" w14:textId="77777777" w:rsidR="004E122C" w:rsidRPr="00C74A8F" w:rsidRDefault="00DF0D66" w:rsidP="00DF0D66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224</w:t>
            </w:r>
          </w:p>
        </w:tc>
        <w:tc>
          <w:tcPr>
            <w:tcW w:w="6786" w:type="dxa"/>
            <w:gridSpan w:val="7"/>
            <w:vAlign w:val="center"/>
          </w:tcPr>
          <w:p w14:paraId="465DC494" w14:textId="77777777" w:rsidR="004E122C" w:rsidRPr="00C74A8F" w:rsidRDefault="00DF0D66" w:rsidP="00987558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Lohngleitklausel - Berechnung des Änderungssatzes</w:t>
            </w:r>
          </w:p>
        </w:tc>
      </w:tr>
      <w:tr w:rsidR="004E122C" w:rsidRPr="001C60F2" w14:paraId="6BD42589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61626226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65C3395" w14:textId="77777777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A33A48E" w14:textId="77777777" w:rsidR="004E122C" w:rsidRPr="00D425A1" w:rsidRDefault="00DF0D66" w:rsidP="00987558">
            <w:pPr>
              <w:jc w:val="left"/>
            </w:pPr>
            <w:r w:rsidRPr="00D425A1">
              <w:t>233</w:t>
            </w:r>
          </w:p>
        </w:tc>
        <w:tc>
          <w:tcPr>
            <w:tcW w:w="6786" w:type="dxa"/>
            <w:gridSpan w:val="7"/>
            <w:vAlign w:val="center"/>
          </w:tcPr>
          <w:p w14:paraId="5A3CDC16" w14:textId="77777777" w:rsidR="004E122C" w:rsidRPr="00597968" w:rsidRDefault="00DF0D66" w:rsidP="00DF0D66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4E122C" w:rsidRPr="001C60F2" w14:paraId="05E9EFCC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4B0E80A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51C2976E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13841F6" w14:textId="77777777" w:rsidR="004E122C" w:rsidRPr="00D425A1" w:rsidRDefault="00DF0D66" w:rsidP="00DF0D66">
            <w:pPr>
              <w:jc w:val="left"/>
            </w:pPr>
            <w:r w:rsidRPr="00D425A1">
              <w:t>234</w:t>
            </w:r>
          </w:p>
        </w:tc>
        <w:tc>
          <w:tcPr>
            <w:tcW w:w="6786" w:type="dxa"/>
            <w:gridSpan w:val="7"/>
            <w:vAlign w:val="center"/>
          </w:tcPr>
          <w:p w14:paraId="56473C87" w14:textId="77777777" w:rsidR="004E122C" w:rsidRPr="00597968" w:rsidRDefault="00DF0D66" w:rsidP="00987558">
            <w:pPr>
              <w:jc w:val="left"/>
            </w:pPr>
            <w:r w:rsidRPr="00597968">
              <w:t>Bieter-/Arbeitsgemeinschaft</w:t>
            </w:r>
          </w:p>
        </w:tc>
      </w:tr>
      <w:tr w:rsidR="004E122C" w:rsidRPr="001C60F2" w14:paraId="1B21209E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AA11609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0D74890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2E07885E" w14:textId="77777777" w:rsidR="004E122C" w:rsidRPr="00513DD8" w:rsidRDefault="00DF0D66" w:rsidP="006D43FE">
            <w:pPr>
              <w:jc w:val="left"/>
              <w:rPr>
                <w:strike/>
              </w:rPr>
            </w:pPr>
            <w:r w:rsidRPr="00513DD8">
              <w:rPr>
                <w:strike/>
              </w:rPr>
              <w:t>235</w:t>
            </w:r>
          </w:p>
        </w:tc>
        <w:tc>
          <w:tcPr>
            <w:tcW w:w="6786" w:type="dxa"/>
            <w:gridSpan w:val="7"/>
            <w:vAlign w:val="center"/>
          </w:tcPr>
          <w:p w14:paraId="72073FA2" w14:textId="77777777" w:rsidR="004E122C" w:rsidRPr="00513DD8" w:rsidRDefault="001013A4" w:rsidP="00987558">
            <w:pPr>
              <w:jc w:val="left"/>
              <w:rPr>
                <w:strike/>
              </w:rPr>
            </w:pPr>
            <w:r w:rsidRPr="00513DD8">
              <w:rPr>
                <w:strike/>
              </w:rPr>
              <w:t xml:space="preserve">Verzeichnis der </w:t>
            </w:r>
            <w:r w:rsidR="00DF0D66" w:rsidRPr="00513DD8">
              <w:rPr>
                <w:strike/>
              </w:rPr>
              <w:t>Leistungen</w:t>
            </w:r>
            <w:r w:rsidR="004F6A90" w:rsidRPr="00513DD8">
              <w:rPr>
                <w:strike/>
              </w:rPr>
              <w:t>/Kapazitäten</w:t>
            </w:r>
            <w:r w:rsidR="00DF0D66" w:rsidRPr="00513DD8">
              <w:rPr>
                <w:strike/>
              </w:rPr>
              <w:t xml:space="preserve"> anderer Unternehmen</w:t>
            </w:r>
          </w:p>
        </w:tc>
      </w:tr>
      <w:tr w:rsidR="00DF0D66" w:rsidRPr="001C60F2" w14:paraId="5DC4F4FE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60ECFD20" w14:textId="77777777" w:rsidR="00DF0D66" w:rsidRDefault="00DF0D66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EB7A982" w14:textId="77777777" w:rsidR="00DF0D66" w:rsidRPr="00DF0D66" w:rsidRDefault="00DF0D66" w:rsidP="00987558">
            <w:pPr>
              <w:jc w:val="left"/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DF0D66">
              <w:instrText xml:space="preserve"> FORMCHECKBOX </w:instrText>
            </w:r>
            <w:r w:rsidRPr="00DF0D66">
              <w:fldChar w:fldCharType="separate"/>
            </w:r>
            <w:r w:rsidRPr="00DF0D66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6EEEE37" w14:textId="77777777" w:rsidR="00DF0D66" w:rsidRPr="00D425A1" w:rsidRDefault="00DF0D66" w:rsidP="00987558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773595E9" w14:textId="77777777" w:rsidR="00DF0D66" w:rsidRPr="00C74A8F" w:rsidRDefault="00D425A1" w:rsidP="00DF0D66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Nebenangebot(e)</w:t>
            </w:r>
          </w:p>
        </w:tc>
      </w:tr>
      <w:tr w:rsidR="00706FDC" w:rsidRPr="001C60F2" w14:paraId="5365412C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67F79D19" w14:textId="77777777" w:rsidR="00706FDC" w:rsidRDefault="00706FDC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152A658" w14:textId="77777777" w:rsidR="00706FDC" w:rsidRPr="00597968" w:rsidRDefault="00706FDC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AC444C6" w14:textId="77777777" w:rsidR="00706FDC" w:rsidRPr="00D425A1" w:rsidRDefault="000E4AA2" w:rsidP="004E122C">
            <w:pPr>
              <w:jc w:val="left"/>
            </w:pPr>
            <w:r>
              <w:t>248</w:t>
            </w:r>
          </w:p>
        </w:tc>
        <w:tc>
          <w:tcPr>
            <w:tcW w:w="6786" w:type="dxa"/>
            <w:gridSpan w:val="7"/>
            <w:vAlign w:val="center"/>
          </w:tcPr>
          <w:p w14:paraId="568F52B8" w14:textId="77777777" w:rsidR="00706FDC" w:rsidRPr="00C74A8F" w:rsidRDefault="000E4AA2" w:rsidP="000E4AA2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Erklärung zur Verwendung von Holzprodukten</w:t>
            </w:r>
          </w:p>
        </w:tc>
      </w:tr>
      <w:tr w:rsidR="00695337" w:rsidRPr="001C60F2" w14:paraId="065D19D0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6E821723" w14:textId="77777777" w:rsidR="00695337" w:rsidRDefault="00695337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FBE97F9" w14:textId="77777777" w:rsidR="00695337" w:rsidRPr="00DC35D8" w:rsidRDefault="00C74A8F" w:rsidP="00B27615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" w:name="Kontrollkästchen4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1503" w:type="dxa"/>
            <w:gridSpan w:val="3"/>
            <w:vAlign w:val="center"/>
          </w:tcPr>
          <w:p w14:paraId="1DD8E17C" w14:textId="77777777" w:rsidR="00695337" w:rsidRPr="00DC35D8" w:rsidRDefault="00695337" w:rsidP="00B27615"/>
        </w:tc>
        <w:tc>
          <w:tcPr>
            <w:tcW w:w="6786" w:type="dxa"/>
            <w:gridSpan w:val="7"/>
            <w:vAlign w:val="center"/>
          </w:tcPr>
          <w:p w14:paraId="244F041A" w14:textId="77777777" w:rsidR="00695337" w:rsidRPr="00520D3B" w:rsidRDefault="00067687" w:rsidP="00624F1B">
            <w:r>
              <w:rPr>
                <w:rFonts w:ascii="Helvetica" w:hAnsi="Helvetica" w:cs="Helvetica"/>
              </w:rPr>
              <w:t xml:space="preserve">Formblatt </w:t>
            </w:r>
            <w:r w:rsidR="00E401BD">
              <w:rPr>
                <w:rFonts w:ascii="Helvetica" w:hAnsi="Helvetica" w:cs="Helvetica"/>
              </w:rPr>
              <w:t>F</w:t>
            </w:r>
            <w:r w:rsidR="00B02A39">
              <w:rPr>
                <w:rFonts w:ascii="Helvetica" w:hAnsi="Helvetica" w:cs="Helvetica"/>
              </w:rPr>
              <w:t>4</w:t>
            </w:r>
          </w:p>
        </w:tc>
      </w:tr>
      <w:tr w:rsidR="000F3508" w:rsidRPr="001C60F2" w14:paraId="701B2F65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3CB3F52A" w14:textId="77777777" w:rsidR="000F3508" w:rsidRDefault="000F3508" w:rsidP="002F4DD6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5ED1135D" w14:textId="77777777" w:rsidR="000F3508" w:rsidRPr="005C27BD" w:rsidRDefault="000F3508" w:rsidP="002F4DD6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15E0BF17" w14:textId="77777777" w:rsidR="000F3508" w:rsidRPr="00D425A1" w:rsidRDefault="000F3508" w:rsidP="002F4DD6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6A0F82D6" w14:textId="77777777" w:rsidR="000F3508" w:rsidRPr="00597968" w:rsidRDefault="000F3508" w:rsidP="002F4DD6">
            <w:pPr>
              <w:jc w:val="left"/>
            </w:pPr>
          </w:p>
        </w:tc>
      </w:tr>
      <w:tr w:rsidR="000F3508" w:rsidRPr="001C60F2" w14:paraId="05FDB8E5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DF625DC" w14:textId="77777777" w:rsidR="000F3508" w:rsidRDefault="000F3508" w:rsidP="00626C30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7173F9D" w14:textId="77777777" w:rsidR="000F3508" w:rsidRPr="005C27BD" w:rsidRDefault="000F3508" w:rsidP="00626C30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1F049F1" w14:textId="77777777" w:rsidR="000F3508" w:rsidRPr="00D425A1" w:rsidRDefault="000F3508" w:rsidP="00626C30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5A518F92" w14:textId="77777777" w:rsidR="000F3508" w:rsidRPr="00597968" w:rsidRDefault="000F3508" w:rsidP="00626C30">
            <w:pPr>
              <w:jc w:val="left"/>
            </w:pPr>
          </w:p>
        </w:tc>
      </w:tr>
      <w:tr w:rsidR="00E76F2B" w:rsidRPr="001C60F2" w14:paraId="178D958E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1AAEF66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5AEFD76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53E76CD" w14:textId="77777777" w:rsidR="00E76F2B" w:rsidRPr="00D425A1" w:rsidRDefault="00E76F2B" w:rsidP="00E76F2B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286075A2" w14:textId="77777777" w:rsidR="00E76F2B" w:rsidRPr="00597968" w:rsidRDefault="00E76F2B" w:rsidP="00E76F2B">
            <w:pPr>
              <w:jc w:val="left"/>
            </w:pPr>
          </w:p>
        </w:tc>
      </w:tr>
      <w:tr w:rsidR="006E2374" w:rsidRPr="001C60F2" w14:paraId="34D04B1A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DAF29ED" w14:textId="77777777" w:rsidR="006E2374" w:rsidRDefault="006E2374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33E82B8F" w14:textId="77777777" w:rsidR="006E2374" w:rsidRPr="005C27BD" w:rsidRDefault="006E2374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CDBEB35" w14:textId="77777777" w:rsidR="006E2374" w:rsidRPr="00D425A1" w:rsidRDefault="006E2374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4BDB3D6D" w14:textId="77777777" w:rsidR="006E2374" w:rsidRPr="00597968" w:rsidRDefault="006E2374" w:rsidP="000D2F1B">
            <w:pPr>
              <w:jc w:val="left"/>
            </w:pPr>
          </w:p>
        </w:tc>
      </w:tr>
      <w:tr w:rsidR="006E2374" w:rsidRPr="001C60F2" w14:paraId="78358F6B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35DDE961" w14:textId="77777777" w:rsidR="006E2374" w:rsidRDefault="006E2374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D4F0C47" w14:textId="77777777" w:rsidR="006E2374" w:rsidRPr="005C27BD" w:rsidRDefault="006E2374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C96B1B1" w14:textId="77777777" w:rsidR="006E2374" w:rsidRPr="00D425A1" w:rsidRDefault="006E2374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3C2BD274" w14:textId="77777777" w:rsidR="006E2374" w:rsidRPr="00597968" w:rsidRDefault="006E2374" w:rsidP="000D2F1B">
            <w:pPr>
              <w:jc w:val="left"/>
            </w:pPr>
          </w:p>
        </w:tc>
      </w:tr>
      <w:tr w:rsidR="005C638C" w:rsidRPr="001C60F2" w14:paraId="5FB22C2C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9CBEF90" w14:textId="77777777" w:rsidR="005C638C" w:rsidRPr="00597968" w:rsidRDefault="005C638C" w:rsidP="005C638C">
            <w:pPr>
              <w:jc w:val="left"/>
            </w:pPr>
            <w:r>
              <w:t>Anlagen</w:t>
            </w:r>
            <w:r w:rsidR="00A10F82" w:rsidRPr="00A10F82">
              <w:rPr>
                <w:vertAlign w:val="superscript"/>
              </w:rPr>
              <w:fldChar w:fldCharType="begin"/>
            </w:r>
            <w:r w:rsidR="00A10F82" w:rsidRPr="00A10F82">
              <w:rPr>
                <w:vertAlign w:val="superscript"/>
              </w:rPr>
              <w:instrText xml:space="preserve"> NOTEREF _Ref491332816 \h </w:instrText>
            </w:r>
            <w:r w:rsidR="00CC69E9">
              <w:rPr>
                <w:vertAlign w:val="superscript"/>
              </w:rPr>
              <w:instrText xml:space="preserve"> \* MERGEFORMAT </w:instrText>
            </w:r>
            <w:r w:rsidR="00A10F82" w:rsidRPr="00A10F82">
              <w:rPr>
                <w:vertAlign w:val="superscript"/>
              </w:rPr>
            </w:r>
            <w:r w:rsidR="00A10F82" w:rsidRPr="00A10F82">
              <w:rPr>
                <w:vertAlign w:val="superscript"/>
              </w:rPr>
              <w:fldChar w:fldCharType="separate"/>
            </w:r>
            <w:r w:rsidR="00403C66">
              <w:rPr>
                <w:vertAlign w:val="superscript"/>
              </w:rPr>
              <w:t>1</w:t>
            </w:r>
            <w:r w:rsidR="00A10F82" w:rsidRPr="00A10F82">
              <w:rPr>
                <w:vertAlign w:val="superscript"/>
              </w:rPr>
              <w:fldChar w:fldCharType="end"/>
            </w:r>
            <w:r>
              <w:t>, die der Angebotserläuterung dienen, ohne Vertragsbestandteil zu werden</w:t>
            </w:r>
          </w:p>
        </w:tc>
      </w:tr>
      <w:tr w:rsidR="005C638C" w:rsidRPr="001C60F2" w14:paraId="5CE3BC4E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1556B0D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54F8AE1C" w14:textId="77777777" w:rsidR="005C638C" w:rsidRPr="00597968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33C4096" w14:textId="77777777" w:rsidR="005C638C" w:rsidRPr="00D425A1" w:rsidRDefault="005C638C" w:rsidP="005C638C">
            <w:pPr>
              <w:jc w:val="left"/>
            </w:pPr>
            <w:r w:rsidRPr="00D425A1">
              <w:t>124</w:t>
            </w:r>
          </w:p>
        </w:tc>
        <w:tc>
          <w:tcPr>
            <w:tcW w:w="6786" w:type="dxa"/>
            <w:gridSpan w:val="7"/>
            <w:vAlign w:val="center"/>
          </w:tcPr>
          <w:p w14:paraId="1986A139" w14:textId="77777777" w:rsidR="005C638C" w:rsidRPr="00597968" w:rsidRDefault="005C638C" w:rsidP="005C638C">
            <w:pPr>
              <w:jc w:val="left"/>
            </w:pPr>
            <w:r w:rsidRPr="00597968">
              <w:t>Eigenerklärung zur Eignung</w:t>
            </w:r>
          </w:p>
        </w:tc>
      </w:tr>
      <w:tr w:rsidR="005C638C" w:rsidRPr="001C60F2" w14:paraId="00998EFD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7BBE9CF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6F056C22" w14:textId="77777777" w:rsidR="005C638C" w:rsidRPr="005C27BD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E124E8F" w14:textId="77777777" w:rsidR="005C638C" w:rsidRPr="00D425A1" w:rsidRDefault="005C638C" w:rsidP="005C638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5F5CA7AD" w14:textId="77777777" w:rsidR="005C638C" w:rsidRPr="00D425A1" w:rsidRDefault="005C638C" w:rsidP="005C638C">
            <w:pPr>
              <w:jc w:val="left"/>
            </w:pPr>
            <w:r>
              <w:t>Einheitliche Europäische Eigenerklärung</w:t>
            </w:r>
          </w:p>
        </w:tc>
      </w:tr>
      <w:tr w:rsidR="005C638C" w:rsidRPr="001C60F2" w14:paraId="43F19383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1E0F2C0C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7197B50" w14:textId="77777777" w:rsidR="005C638C" w:rsidRPr="00597968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79C7ED2" w14:textId="77777777" w:rsidR="005C638C" w:rsidRPr="00D425A1" w:rsidRDefault="005C638C" w:rsidP="005C638C">
            <w:pPr>
              <w:jc w:val="left"/>
            </w:pPr>
            <w:r w:rsidRPr="00D425A1">
              <w:t>221 oder 222</w:t>
            </w:r>
          </w:p>
        </w:tc>
        <w:tc>
          <w:tcPr>
            <w:tcW w:w="6786" w:type="dxa"/>
            <w:gridSpan w:val="7"/>
            <w:vAlign w:val="center"/>
          </w:tcPr>
          <w:p w14:paraId="09BA1CDA" w14:textId="77777777" w:rsidR="005C638C" w:rsidRPr="00D425A1" w:rsidRDefault="005C638C" w:rsidP="005C638C">
            <w:pPr>
              <w:jc w:val="left"/>
            </w:pPr>
            <w:r w:rsidRPr="00D425A1">
              <w:t>Angaben zur Preisermittlung</w:t>
            </w:r>
          </w:p>
        </w:tc>
      </w:tr>
      <w:tr w:rsidR="00E76F2B" w:rsidRPr="001C60F2" w14:paraId="71DA7D32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5B4EAE6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8A43905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F2C48E3" w14:textId="77777777" w:rsidR="00E76F2B" w:rsidRPr="00D425A1" w:rsidRDefault="00E76F2B" w:rsidP="00E76F2B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20F4FEAA" w14:textId="77777777" w:rsidR="00E76F2B" w:rsidRPr="00597968" w:rsidRDefault="00624F1B" w:rsidP="00E76F2B">
            <w:pPr>
              <w:jc w:val="left"/>
            </w:pPr>
            <w:r>
              <w:t>Formblatt F 1</w:t>
            </w:r>
            <w:r w:rsidR="008E55B9">
              <w:t xml:space="preserve"> - </w:t>
            </w:r>
            <w:r w:rsidR="00C40DBE">
              <w:t>3</w:t>
            </w:r>
          </w:p>
        </w:tc>
      </w:tr>
      <w:tr w:rsidR="00E401BD" w:rsidRPr="00D1009B" w14:paraId="4AEA88F3" w14:textId="77777777" w:rsidTr="00C460CA">
        <w:trPr>
          <w:trHeight w:val="170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6601E544" w14:textId="77777777" w:rsidR="00E401BD" w:rsidRDefault="00E401BD" w:rsidP="00E401BD">
            <w:pPr>
              <w:rPr>
                <w:b/>
              </w:rPr>
            </w:pPr>
          </w:p>
        </w:tc>
        <w:tc>
          <w:tcPr>
            <w:tcW w:w="8646" w:type="dxa"/>
            <w:gridSpan w:val="11"/>
            <w:noWrap/>
            <w:vAlign w:val="center"/>
          </w:tcPr>
          <w:p w14:paraId="71C55683" w14:textId="77777777" w:rsidR="00E401BD" w:rsidRDefault="00E401BD" w:rsidP="00E401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  <w:p w14:paraId="3A94E69C" w14:textId="77777777" w:rsidR="00E401BD" w:rsidRPr="005C27BD" w:rsidRDefault="00E401BD" w:rsidP="00E401BD">
            <w:pPr>
              <w:jc w:val="left"/>
            </w:pPr>
          </w:p>
        </w:tc>
        <w:tc>
          <w:tcPr>
            <w:tcW w:w="6786" w:type="dxa"/>
            <w:vAlign w:val="center"/>
          </w:tcPr>
          <w:p w14:paraId="7D5FD4CC" w14:textId="77777777" w:rsidR="00E401BD" w:rsidRPr="00D425A1" w:rsidRDefault="00E401BD" w:rsidP="00E401BD">
            <w:pPr>
              <w:jc w:val="left"/>
            </w:pPr>
          </w:p>
        </w:tc>
        <w:tc>
          <w:tcPr>
            <w:tcW w:w="6786" w:type="dxa"/>
            <w:vAlign w:val="center"/>
          </w:tcPr>
          <w:p w14:paraId="6073860D" w14:textId="77777777" w:rsidR="00E401BD" w:rsidRPr="00597968" w:rsidRDefault="00E401BD" w:rsidP="00E401BD">
            <w:pPr>
              <w:jc w:val="left"/>
            </w:pPr>
            <w:r>
              <w:t>Formblatt F1 – F3</w:t>
            </w:r>
          </w:p>
        </w:tc>
      </w:tr>
      <w:tr w:rsidR="00E401BD" w:rsidRPr="001C60F2" w14:paraId="3AAA82F2" w14:textId="77777777" w:rsidTr="00C460CA">
        <w:trPr>
          <w:gridAfter w:val="2"/>
          <w:wAfter w:w="13572" w:type="dxa"/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22949F28" w14:textId="77777777" w:rsidR="00E401BD" w:rsidRPr="00410951" w:rsidRDefault="00E401BD" w:rsidP="00E401BD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E401BD" w:rsidRPr="00D1009B" w14:paraId="33B3D51C" w14:textId="77777777" w:rsidTr="00C460CA">
        <w:trPr>
          <w:gridAfter w:val="2"/>
          <w:wAfter w:w="13572" w:type="dxa"/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A6E4758" w14:textId="77777777" w:rsidR="00E401BD" w:rsidRPr="00D1009B" w:rsidRDefault="00E401BD" w:rsidP="00E401BD">
            <w:pPr>
              <w:rPr>
                <w:sz w:val="8"/>
                <w:szCs w:val="8"/>
              </w:rPr>
            </w:pPr>
          </w:p>
        </w:tc>
      </w:tr>
      <w:tr w:rsidR="00E401BD" w:rsidRPr="001C60F2" w14:paraId="34A7B22C" w14:textId="77777777" w:rsidTr="00C460CA">
        <w:trPr>
          <w:gridAfter w:val="2"/>
          <w:wAfter w:w="13572" w:type="dxa"/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15035A5B" w14:textId="77777777" w:rsidR="00E401BD" w:rsidRPr="00410951" w:rsidRDefault="00E401BD" w:rsidP="00E401BD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Pr="004F6A90">
              <w:t xml:space="preserve">einschl. Umsatzsteuer </w:t>
            </w:r>
            <w:r>
              <w:t xml:space="preserve">                                              </w:t>
            </w:r>
            <w:r w:rsidRPr="00597968">
              <w:t>beträgt</w:t>
            </w:r>
          </w:p>
        </w:tc>
        <w:tc>
          <w:tcPr>
            <w:tcW w:w="2270" w:type="dxa"/>
            <w:gridSpan w:val="3"/>
            <w:tcBorders>
              <w:bottom w:val="single" w:sz="4" w:space="0" w:color="808080"/>
            </w:tcBorders>
            <w:vAlign w:val="bottom"/>
          </w:tcPr>
          <w:p w14:paraId="3CAE1DF7" w14:textId="77777777" w:rsidR="00E401BD" w:rsidRPr="00410951" w:rsidRDefault="00E401BD" w:rsidP="00E401BD">
            <w:pPr>
              <w:jc w:val="left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bottom"/>
          </w:tcPr>
          <w:p w14:paraId="7EC05C73" w14:textId="77777777" w:rsidR="00E401BD" w:rsidRPr="00410951" w:rsidRDefault="00E401BD" w:rsidP="00E401BD">
            <w:pPr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E401BD" w:rsidRPr="00D1009B" w14:paraId="452BE0F3" w14:textId="77777777" w:rsidTr="00C460CA">
        <w:trPr>
          <w:gridAfter w:val="2"/>
          <w:wAfter w:w="13572" w:type="dxa"/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06B0858" w14:textId="77777777" w:rsidR="00E401BD" w:rsidRPr="00D1009B" w:rsidRDefault="00E401BD" w:rsidP="00E401BD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E401BD" w:rsidRPr="00D425A1" w14:paraId="7D81B7AB" w14:textId="77777777" w:rsidTr="00C460CA">
        <w:trPr>
          <w:gridAfter w:val="2"/>
          <w:wAfter w:w="13572" w:type="dxa"/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3F61A0F8" w14:textId="77777777" w:rsidR="00E401BD" w:rsidRPr="00D425A1" w:rsidRDefault="00E401BD" w:rsidP="00E401BD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id="2"/>
            </w:r>
            <w:r w:rsidRPr="00D425A1">
              <w:t xml:space="preserve"> </w:t>
            </w:r>
            <w:r w:rsidRPr="004F6A90">
              <w:t>einschl. Umsatzsteuer</w:t>
            </w:r>
            <w:r>
              <w:br/>
            </w:r>
            <w:r w:rsidRPr="00D425A1">
              <w:t>beträgt</w:t>
            </w:r>
          </w:p>
        </w:tc>
        <w:tc>
          <w:tcPr>
            <w:tcW w:w="2270" w:type="dxa"/>
            <w:gridSpan w:val="3"/>
            <w:tcBorders>
              <w:bottom w:val="single" w:sz="4" w:space="0" w:color="auto"/>
            </w:tcBorders>
            <w:vAlign w:val="bottom"/>
          </w:tcPr>
          <w:p w14:paraId="1F692A01" w14:textId="77777777" w:rsidR="00E401BD" w:rsidRPr="00D425A1" w:rsidRDefault="00E401BD" w:rsidP="00E401BD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bottom"/>
          </w:tcPr>
          <w:p w14:paraId="207D2F06" w14:textId="77777777" w:rsidR="00E401BD" w:rsidRPr="0089492C" w:rsidRDefault="00E401BD" w:rsidP="00E401BD">
            <w:pPr>
              <w:jc w:val="center"/>
              <w:rPr>
                <w:b/>
              </w:rPr>
            </w:pPr>
            <w:r w:rsidRPr="0089492C">
              <w:rPr>
                <w:b/>
              </w:rPr>
              <w:t>€*</w:t>
            </w:r>
          </w:p>
        </w:tc>
      </w:tr>
      <w:tr w:rsidR="00E401BD" w:rsidRPr="008B0B82" w14:paraId="08E3F2C9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747007B0" w14:textId="77777777" w:rsidR="00E401BD" w:rsidRPr="008B0B82" w:rsidRDefault="00E401BD" w:rsidP="00E401BD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E401BD" w:rsidRPr="00DF0D66" w14:paraId="294ED0DC" w14:textId="77777777" w:rsidTr="00C460CA">
        <w:trPr>
          <w:gridAfter w:val="2"/>
          <w:wAfter w:w="13572" w:type="dxa"/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2BE5C8A3" w14:textId="77777777" w:rsidR="00E401BD" w:rsidRPr="00DC7388" w:rsidRDefault="00E401BD" w:rsidP="00E401BD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E401BD" w:rsidRPr="001C60F2" w14:paraId="6581116C" w14:textId="77777777" w:rsidTr="00C460CA">
        <w:trPr>
          <w:gridAfter w:val="2"/>
          <w:wAfter w:w="13572" w:type="dxa"/>
          <w:trHeight w:val="397"/>
        </w:trPr>
        <w:tc>
          <w:tcPr>
            <w:tcW w:w="7019" w:type="dxa"/>
            <w:gridSpan w:val="12"/>
            <w:noWrap/>
            <w:tcMar>
              <w:left w:w="28" w:type="dxa"/>
            </w:tcMar>
            <w:vAlign w:val="center"/>
          </w:tcPr>
          <w:p w14:paraId="4FAF51E0" w14:textId="77777777" w:rsidR="00E401BD" w:rsidRPr="00410951" w:rsidRDefault="00E401BD" w:rsidP="00E401BD">
            <w:pPr>
              <w:pStyle w:val="berschrift1"/>
            </w:pPr>
            <w:r>
              <w:t>Anzahl der Nebenangebote</w:t>
            </w:r>
          </w:p>
        </w:tc>
        <w:tc>
          <w:tcPr>
            <w:tcW w:w="1375" w:type="dxa"/>
            <w:tcBorders>
              <w:bottom w:val="single" w:sz="4" w:space="0" w:color="808080"/>
            </w:tcBorders>
            <w:vAlign w:val="center"/>
          </w:tcPr>
          <w:p w14:paraId="13E4E2EF" w14:textId="77777777" w:rsidR="00E401BD" w:rsidRPr="00410951" w:rsidRDefault="00E401BD" w:rsidP="00E401BD">
            <w:pPr>
              <w:tabs>
                <w:tab w:val="left" w:pos="838"/>
              </w:tabs>
              <w:ind w:right="323"/>
              <w:jc w:val="left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4EE29528" w14:textId="77777777" w:rsidR="00E401BD" w:rsidRPr="00410951" w:rsidRDefault="00E401BD" w:rsidP="00E401BD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E401BD" w:rsidRPr="00DF0D66" w14:paraId="6F5F425D" w14:textId="77777777" w:rsidTr="00C460CA">
        <w:trPr>
          <w:gridAfter w:val="2"/>
          <w:wAfter w:w="13572" w:type="dxa"/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38639AC" w14:textId="77777777" w:rsidR="00E401BD" w:rsidRPr="00410951" w:rsidRDefault="00E401BD" w:rsidP="00E401BD">
            <w:pPr>
              <w:rPr>
                <w:b/>
              </w:rPr>
            </w:pPr>
          </w:p>
        </w:tc>
      </w:tr>
      <w:tr w:rsidR="00E401BD" w:rsidRPr="001C60F2" w14:paraId="65AEEDFE" w14:textId="77777777" w:rsidTr="00C460CA">
        <w:trPr>
          <w:gridAfter w:val="2"/>
          <w:wAfter w:w="13572" w:type="dxa"/>
          <w:trHeight w:val="291"/>
        </w:trPr>
        <w:tc>
          <w:tcPr>
            <w:tcW w:w="7019" w:type="dxa"/>
            <w:gridSpan w:val="12"/>
            <w:noWrap/>
            <w:tcMar>
              <w:left w:w="28" w:type="dxa"/>
            </w:tcMar>
          </w:tcPr>
          <w:p w14:paraId="3481E38B" w14:textId="77777777" w:rsidR="00E401BD" w:rsidRPr="00FF10F9" w:rsidRDefault="00E401BD" w:rsidP="00E401BD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3"/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375" w:type="dxa"/>
            <w:tcBorders>
              <w:bottom w:val="single" w:sz="4" w:space="0" w:color="808080"/>
            </w:tcBorders>
            <w:vAlign w:val="bottom"/>
          </w:tcPr>
          <w:p w14:paraId="76032BC7" w14:textId="77777777" w:rsidR="00E401BD" w:rsidRPr="00410951" w:rsidRDefault="00E401BD" w:rsidP="00E401BD">
            <w:pPr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72B35ACA" w14:textId="77777777" w:rsidR="00E401BD" w:rsidRPr="00410951" w:rsidRDefault="00E401BD" w:rsidP="00E401BD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FA321F" w:rsidRPr="001C60F2" w14:paraId="68743EF4" w14:textId="77777777" w:rsidTr="00C710EA">
        <w:trPr>
          <w:gridAfter w:val="2"/>
          <w:wAfter w:w="13572" w:type="dxa"/>
          <w:trHeight w:val="135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2ED17CC" w14:textId="77777777" w:rsidR="00FA321F" w:rsidRDefault="00FA321F" w:rsidP="00E401BD">
            <w:pPr>
              <w:contextualSpacing/>
              <w:jc w:val="left"/>
              <w:outlineLvl w:val="0"/>
              <w:rPr>
                <w:b/>
              </w:rPr>
            </w:pPr>
          </w:p>
          <w:p w14:paraId="5CB69D83" w14:textId="77777777" w:rsidR="00FA321F" w:rsidRDefault="00FA321F" w:rsidP="00E401BD">
            <w:pPr>
              <w:contextualSpacing/>
              <w:jc w:val="left"/>
              <w:outlineLvl w:val="0"/>
              <w:rPr>
                <w:b/>
              </w:rPr>
            </w:pPr>
          </w:p>
          <w:p w14:paraId="64C59178" w14:textId="77777777" w:rsidR="00FA321F" w:rsidRDefault="00FA321F" w:rsidP="00E401BD">
            <w:pPr>
              <w:contextualSpacing/>
              <w:jc w:val="left"/>
              <w:outlineLvl w:val="0"/>
              <w:rPr>
                <w:b/>
              </w:rPr>
            </w:pPr>
          </w:p>
          <w:p w14:paraId="0A6A8223" w14:textId="77777777" w:rsidR="00FA321F" w:rsidRDefault="00FA321F" w:rsidP="00E401BD">
            <w:pPr>
              <w:contextualSpacing/>
              <w:jc w:val="left"/>
              <w:outlineLvl w:val="0"/>
              <w:rPr>
                <w:b/>
              </w:rPr>
            </w:pPr>
            <w:r>
              <w:rPr>
                <w:b/>
              </w:rPr>
              <w:t xml:space="preserve">4.1     </w:t>
            </w:r>
            <w:r w:rsidRPr="00FA321F">
              <w:rPr>
                <w:b/>
              </w:rPr>
              <w:t>Skontosatz</w:t>
            </w:r>
            <w:r>
              <w:rPr>
                <w:b/>
              </w:rPr>
              <w:t xml:space="preserve"> (bei Zahlung innerhalb von __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r>
              <w:rPr>
                <w:b/>
              </w:rPr>
              <w:t>__ Tagen)              ____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r>
              <w:rPr>
                <w:b/>
              </w:rPr>
              <w:t>________%</w:t>
            </w:r>
          </w:p>
          <w:p w14:paraId="330F2E84" w14:textId="77777777" w:rsidR="00FA321F" w:rsidRDefault="00FA321F" w:rsidP="00E401BD">
            <w:pPr>
              <w:contextualSpacing/>
              <w:jc w:val="left"/>
              <w:outlineLvl w:val="0"/>
              <w:rPr>
                <w:b/>
              </w:rPr>
            </w:pPr>
          </w:p>
          <w:p w14:paraId="68784176" w14:textId="77777777" w:rsidR="00FA321F" w:rsidRPr="00FA321F" w:rsidRDefault="00FA321F" w:rsidP="00E401BD">
            <w:r w:rsidRPr="00FA321F">
              <w:t>Ein vom Bieter gewährter Skontoabzug wird bei der Angebotswertung nur berücksichtigt, wenn die Skontofrist mindestens 10 Tage beträgt.</w:t>
            </w:r>
          </w:p>
        </w:tc>
      </w:tr>
      <w:tr w:rsidR="00FA321F" w:rsidRPr="001C60F2" w14:paraId="058BF479" w14:textId="77777777" w:rsidTr="00C460CA">
        <w:trPr>
          <w:gridAfter w:val="2"/>
          <w:wAfter w:w="13572" w:type="dxa"/>
          <w:trHeight w:hRule="exact" w:val="170"/>
        </w:trPr>
        <w:tc>
          <w:tcPr>
            <w:tcW w:w="987" w:type="dxa"/>
            <w:gridSpan w:val="2"/>
            <w:noWrap/>
            <w:tcMar>
              <w:left w:w="28" w:type="dxa"/>
            </w:tcMar>
            <w:vAlign w:val="center"/>
          </w:tcPr>
          <w:p w14:paraId="4EA016D8" w14:textId="77777777" w:rsidR="00FA321F" w:rsidRDefault="00FA321F" w:rsidP="00E401B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680" w:type="dxa"/>
            <w:gridSpan w:val="12"/>
            <w:noWrap/>
            <w:vAlign w:val="center"/>
          </w:tcPr>
          <w:p w14:paraId="6E992E23" w14:textId="77777777" w:rsidR="00FA321F" w:rsidRPr="00410951" w:rsidRDefault="00FA321F" w:rsidP="00E401BD">
            <w:pPr>
              <w:rPr>
                <w:b/>
              </w:rPr>
            </w:pPr>
          </w:p>
        </w:tc>
      </w:tr>
      <w:tr w:rsidR="00E401BD" w:rsidRPr="001C60F2" w14:paraId="413ABCEA" w14:textId="77777777" w:rsidTr="00C460CA">
        <w:trPr>
          <w:gridAfter w:val="2"/>
          <w:wAfter w:w="13572" w:type="dxa"/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652E6DE4" w14:textId="77777777" w:rsidR="00E401BD" w:rsidRPr="00410951" w:rsidRDefault="00E401BD" w:rsidP="00E401BD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E401BD" w:rsidRPr="001C60F2" w14:paraId="3EBF8C7E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56E24DE" w14:textId="77777777" w:rsidR="00E401BD" w:rsidRPr="001C60F2" w:rsidRDefault="00E401BD" w:rsidP="00E401B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6D89138A" w14:textId="77777777" w:rsidR="00E401BD" w:rsidRPr="001C60F2" w:rsidRDefault="00E401BD" w:rsidP="00E401BD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E401BD" w:rsidRPr="001C60F2" w14:paraId="4391C83F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57DA540" w14:textId="77777777" w:rsidR="00E401BD" w:rsidRPr="001C60F2" w:rsidRDefault="00E401BD" w:rsidP="00E401B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50395C2B" w14:textId="77777777" w:rsidR="00E401BD" w:rsidRPr="001C60F2" w:rsidRDefault="00E401BD" w:rsidP="00E401BD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E401BD" w:rsidRPr="001C60F2" w14:paraId="20622E54" w14:textId="77777777" w:rsidTr="00C460CA">
        <w:trPr>
          <w:gridAfter w:val="2"/>
          <w:wAfter w:w="13572" w:type="dxa"/>
          <w:trHeight w:hRule="exact" w:val="170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ABBDE92" w14:textId="77777777" w:rsidR="00E401BD" w:rsidRPr="001C60F2" w:rsidRDefault="00E401BD" w:rsidP="00E401B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24565E08" w14:textId="77777777" w:rsidR="00E401BD" w:rsidRPr="001C60F2" w:rsidRDefault="00E401BD" w:rsidP="00E401BD">
            <w:pPr>
              <w:pStyle w:val="AnstrichTabelle"/>
            </w:pPr>
          </w:p>
        </w:tc>
      </w:tr>
      <w:tr w:rsidR="00E401BD" w:rsidRPr="00410951" w14:paraId="3493F585" w14:textId="77777777" w:rsidTr="00C460CA">
        <w:trPr>
          <w:gridAfter w:val="2"/>
          <w:wAfter w:w="13572" w:type="dxa"/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</w:tcPr>
          <w:p w14:paraId="719802B0" w14:textId="77777777" w:rsidR="00E401BD" w:rsidRPr="001C60F2" w:rsidRDefault="00E401BD" w:rsidP="00E401BD">
            <w:pPr>
              <w:pStyle w:val="berschrift1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noWrap/>
            <w:vAlign w:val="center"/>
          </w:tcPr>
          <w:p w14:paraId="6FAC0049" w14:textId="77777777" w:rsidR="00E401BD" w:rsidRPr="00D425A1" w:rsidRDefault="00E401BD" w:rsidP="00E401BD">
            <w:pPr>
              <w:jc w:val="left"/>
              <w:rPr>
                <w:bCs/>
              </w:rPr>
            </w:pPr>
            <w:r w:rsidRPr="00D425A1">
              <w:rPr>
                <w:bCs/>
              </w:rPr>
              <w:t>Ich bin/Wir sind für die zu vergebende Bauleistung präqualifiziert und im Präqualifikationsverzeichnis</w:t>
            </w:r>
            <w:r>
              <w:rPr>
                <w:bCs/>
              </w:rPr>
              <w:t xml:space="preserve"> oder Präqualifikationsregister</w:t>
            </w:r>
            <w:r w:rsidRPr="00D425A1">
              <w:rPr>
                <w:bCs/>
              </w:rPr>
              <w:t xml:space="preserve"> eingetragen: </w:t>
            </w:r>
          </w:p>
        </w:tc>
      </w:tr>
      <w:tr w:rsidR="00E401BD" w:rsidRPr="0051062D" w14:paraId="0DDBFED1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B3EB2AE" w14:textId="77777777" w:rsidR="00E401BD" w:rsidRPr="0051062D" w:rsidRDefault="00E401BD" w:rsidP="00E401BD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1F597C01" w14:textId="77777777" w:rsidR="00E401BD" w:rsidRPr="001C60F2" w:rsidRDefault="00E401BD" w:rsidP="00E401BD">
            <w:pPr>
              <w:contextualSpacing/>
              <w:jc w:val="left"/>
              <w:outlineLvl w:val="0"/>
            </w:pPr>
          </w:p>
        </w:tc>
        <w:tc>
          <w:tcPr>
            <w:tcW w:w="1279" w:type="dxa"/>
            <w:gridSpan w:val="3"/>
            <w:vAlign w:val="center"/>
          </w:tcPr>
          <w:p w14:paraId="46F6EE15" w14:textId="77777777" w:rsidR="00E401BD" w:rsidRPr="001C60F2" w:rsidRDefault="00E401BD" w:rsidP="00E401BD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gridSpan w:val="3"/>
            <w:tcBorders>
              <w:bottom w:val="single" w:sz="4" w:space="0" w:color="808080"/>
            </w:tcBorders>
            <w:vAlign w:val="center"/>
          </w:tcPr>
          <w:p w14:paraId="0A186C8E" w14:textId="77777777" w:rsidR="00E401BD" w:rsidRPr="001C60F2" w:rsidRDefault="00E401BD" w:rsidP="00E401BD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66093DA7" w14:textId="77777777" w:rsidR="00E401BD" w:rsidRPr="001C60F2" w:rsidRDefault="00E401BD" w:rsidP="00E401BD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48" w:type="dxa"/>
            <w:gridSpan w:val="2"/>
            <w:tcBorders>
              <w:bottom w:val="single" w:sz="4" w:space="0" w:color="808080"/>
            </w:tcBorders>
            <w:vAlign w:val="center"/>
          </w:tcPr>
          <w:p w14:paraId="0B8F271B" w14:textId="77777777" w:rsidR="00E401BD" w:rsidRPr="001C60F2" w:rsidRDefault="00E401BD" w:rsidP="00E401BD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E401BD" w:rsidRPr="009E0802" w14:paraId="74D46B36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BCB60C1" w14:textId="77777777" w:rsidR="00E401BD" w:rsidRPr="0027784E" w:rsidRDefault="00E401BD" w:rsidP="00E401B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544BBB3B" w14:textId="77777777" w:rsidR="00E401BD" w:rsidRPr="001C60F2" w:rsidRDefault="00E401BD" w:rsidP="00E401BD"/>
        </w:tc>
        <w:tc>
          <w:tcPr>
            <w:tcW w:w="1279" w:type="dxa"/>
            <w:gridSpan w:val="3"/>
            <w:vAlign w:val="center"/>
          </w:tcPr>
          <w:p w14:paraId="785AAE95" w14:textId="77777777" w:rsidR="00E401BD" w:rsidRPr="009E0802" w:rsidRDefault="00E401BD" w:rsidP="00E401BD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9E87666" w14:textId="77777777" w:rsidR="00E401BD" w:rsidRPr="009E0802" w:rsidRDefault="00E401BD" w:rsidP="00E401B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76131306" w14:textId="77777777" w:rsidR="00E401BD" w:rsidRPr="009E0802" w:rsidRDefault="00E401BD" w:rsidP="00E401BD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4CDC391" w14:textId="77777777" w:rsidR="00E401BD" w:rsidRPr="009E0802" w:rsidRDefault="00E401BD" w:rsidP="00E401B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E401BD" w:rsidRPr="009E0802" w14:paraId="4DB12DC3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421F925" w14:textId="77777777" w:rsidR="00E401BD" w:rsidRPr="0027784E" w:rsidRDefault="00E401BD" w:rsidP="00E401B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765FC419" w14:textId="77777777" w:rsidR="00E401BD" w:rsidRPr="009E0802" w:rsidRDefault="00E401BD" w:rsidP="00E401BD"/>
        </w:tc>
        <w:tc>
          <w:tcPr>
            <w:tcW w:w="1279" w:type="dxa"/>
            <w:gridSpan w:val="3"/>
            <w:vAlign w:val="center"/>
          </w:tcPr>
          <w:p w14:paraId="52F2F41C" w14:textId="77777777" w:rsidR="00E401BD" w:rsidRPr="009E0802" w:rsidRDefault="00E401BD" w:rsidP="00E401BD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D8BA7EB" w14:textId="77777777" w:rsidR="00E401BD" w:rsidRPr="009E0802" w:rsidRDefault="00E401BD" w:rsidP="00E401B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01B5C2BC" w14:textId="77777777" w:rsidR="00E401BD" w:rsidRPr="009E0802" w:rsidRDefault="00E401BD" w:rsidP="00E401BD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34FC4A0A" w14:textId="77777777" w:rsidR="00E401BD" w:rsidRPr="009E0802" w:rsidRDefault="00E401BD" w:rsidP="00E401B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E401BD" w:rsidRPr="009E0802" w14:paraId="7A0237D2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135714D" w14:textId="77777777" w:rsidR="00E401BD" w:rsidRPr="0027784E" w:rsidRDefault="00E401BD" w:rsidP="00E401B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1A485A30" w14:textId="77777777" w:rsidR="00E401BD" w:rsidRPr="009E0802" w:rsidRDefault="00E401BD" w:rsidP="00E401BD"/>
        </w:tc>
        <w:tc>
          <w:tcPr>
            <w:tcW w:w="1279" w:type="dxa"/>
            <w:gridSpan w:val="3"/>
            <w:vAlign w:val="center"/>
          </w:tcPr>
          <w:p w14:paraId="64B8944A" w14:textId="77777777" w:rsidR="00E401BD" w:rsidRPr="009E0802" w:rsidRDefault="00E401BD" w:rsidP="00E401BD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181DC535" w14:textId="77777777" w:rsidR="00E401BD" w:rsidRPr="009E0802" w:rsidRDefault="00E401BD" w:rsidP="00E401B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4923526D" w14:textId="77777777" w:rsidR="00E401BD" w:rsidRPr="009E0802" w:rsidRDefault="00E401BD" w:rsidP="00E401BD">
            <w:r>
              <w:t>HPQR-Nr.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B1E0712" w14:textId="77777777" w:rsidR="00E401BD" w:rsidRPr="009E0802" w:rsidRDefault="00E401BD" w:rsidP="00E401BD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E401BD" w:rsidRPr="00410951" w14:paraId="3F85002A" w14:textId="77777777" w:rsidTr="00C460CA">
        <w:trPr>
          <w:gridAfter w:val="2"/>
          <w:wAfter w:w="13572" w:type="dxa"/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42245DEA" w14:textId="77777777" w:rsidR="00E401BD" w:rsidRPr="00FF10F9" w:rsidDel="00594545" w:rsidRDefault="00E401BD" w:rsidP="00E401B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3"/>
            <w:noWrap/>
            <w:vAlign w:val="bottom"/>
          </w:tcPr>
          <w:p w14:paraId="08339FC5" w14:textId="77777777" w:rsidR="00E401BD" w:rsidRPr="001C60F2" w:rsidRDefault="00E401BD" w:rsidP="00E401BD">
            <w:pPr>
              <w:jc w:val="left"/>
            </w:pPr>
          </w:p>
        </w:tc>
      </w:tr>
      <w:tr w:rsidR="00E401BD" w:rsidRPr="00410951" w14:paraId="57A8507F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6C641C8D" w14:textId="77777777" w:rsidR="00E401BD" w:rsidRPr="001C60F2" w:rsidRDefault="00E401BD" w:rsidP="00E401BD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E401BD" w:rsidRPr="0027784E" w14:paraId="13CA9DA2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F24FAF7" w14:textId="77777777" w:rsidR="00E401BD" w:rsidRPr="0027784E" w:rsidRDefault="00E401BD" w:rsidP="00E401BD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78BCC5F8" w14:textId="77777777" w:rsidR="00E401BD" w:rsidRPr="0027784E" w:rsidRDefault="00E401BD" w:rsidP="00E401BD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7D03BF30" w14:textId="77777777" w:rsidR="00E401BD" w:rsidRDefault="00E401BD" w:rsidP="00E401BD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E401BD" w:rsidRPr="0027784E" w14:paraId="2FB6E912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F0E19CE" w14:textId="77777777" w:rsidR="00E401BD" w:rsidRPr="0027784E" w:rsidRDefault="00E401BD" w:rsidP="00E401BD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3B00D864" w14:textId="77777777" w:rsidR="00E401BD" w:rsidRPr="00E92DDD" w:rsidRDefault="00E401BD" w:rsidP="00E401BD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2A7A4507" w14:textId="77777777" w:rsidR="00E401BD" w:rsidRDefault="00E401BD" w:rsidP="00E401BD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E401BD" w:rsidRPr="00DF0D66" w14:paraId="16B521B5" w14:textId="77777777" w:rsidTr="00C460CA">
        <w:trPr>
          <w:gridAfter w:val="2"/>
          <w:wAfter w:w="13572" w:type="dxa"/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71834FA" w14:textId="77777777" w:rsidR="00E401BD" w:rsidRPr="00410951" w:rsidRDefault="00E401BD" w:rsidP="00E401BD">
            <w:pPr>
              <w:rPr>
                <w:b/>
              </w:rPr>
            </w:pPr>
          </w:p>
        </w:tc>
      </w:tr>
      <w:tr w:rsidR="00E92DDD" w:rsidRPr="00410951" w14:paraId="0D7C043B" w14:textId="77777777" w:rsidTr="00C460CA">
        <w:trPr>
          <w:gridAfter w:val="2"/>
          <w:wAfter w:w="13572" w:type="dxa"/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3DDAC9C9" w14:textId="77777777" w:rsidR="00E92DDD" w:rsidRPr="001C60F2" w:rsidRDefault="00E92DDD" w:rsidP="00E76F2B">
            <w:pPr>
              <w:pStyle w:val="berschrift1"/>
            </w:pPr>
            <w:r w:rsidRPr="001C60F2"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029995AD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9BB0799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471F735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gridSpan w:val="11"/>
            <w:vAlign w:val="center"/>
          </w:tcPr>
          <w:p w14:paraId="1C97B222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06FDD0E6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90FC0B9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4C615FDC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gridSpan w:val="11"/>
            <w:vAlign w:val="center"/>
          </w:tcPr>
          <w:p w14:paraId="4EA765EB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73887B1B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243C9F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0DA6F9D8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gridSpan w:val="11"/>
            <w:vAlign w:val="center"/>
          </w:tcPr>
          <w:p w14:paraId="59CB9E65" w14:textId="77777777" w:rsidR="00E92DDD" w:rsidRDefault="00E92DDD" w:rsidP="00953C73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 xml:space="preserve">30)“ geforderte Qualifikation verfügen, um die nach Baustellenverordnung übertragenen Aufgaben fachgerecht zu erfüllen. </w:t>
            </w:r>
          </w:p>
        </w:tc>
      </w:tr>
      <w:tr w:rsidR="00E92DDD" w:rsidRPr="001C60F2" w14:paraId="01F23C8C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5E7A2A9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3257FDF2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gridSpan w:val="11"/>
            <w:vAlign w:val="center"/>
          </w:tcPr>
          <w:p w14:paraId="74B5EA81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172A3274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50966B4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gridSpan w:val="2"/>
            <w:noWrap/>
          </w:tcPr>
          <w:p w14:paraId="14B5E8CD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gridSpan w:val="11"/>
            <w:vAlign w:val="center"/>
          </w:tcPr>
          <w:p w14:paraId="21B0D00C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20F02E2" w14:textId="77777777" w:rsidTr="00C460CA">
        <w:trPr>
          <w:gridAfter w:val="2"/>
          <w:wAfter w:w="13572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8DE5AAA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gridSpan w:val="2"/>
            <w:noWrap/>
          </w:tcPr>
          <w:p w14:paraId="15491363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gridSpan w:val="11"/>
            <w:vAlign w:val="center"/>
          </w:tcPr>
          <w:p w14:paraId="2F797876" w14:textId="77777777" w:rsidR="00DE6369" w:rsidRPr="0027784E" w:rsidRDefault="00A604E0" w:rsidP="00A604E0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E92DDD" w:rsidRPr="00410951" w14:paraId="7D6D3B80" w14:textId="77777777" w:rsidTr="00C460CA">
        <w:trPr>
          <w:gridAfter w:val="2"/>
          <w:wAfter w:w="13572" w:type="dxa"/>
          <w:cantSplit/>
          <w:trHeight w:val="170"/>
        </w:trPr>
        <w:tc>
          <w:tcPr>
            <w:tcW w:w="9667" w:type="dxa"/>
            <w:gridSpan w:val="14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4EE84E5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15ADE500" w14:textId="77777777" w:rsidTr="00C460CA">
        <w:trPr>
          <w:gridAfter w:val="2"/>
          <w:wAfter w:w="13572" w:type="dxa"/>
          <w:cantSplit/>
          <w:trHeight w:val="284"/>
        </w:trPr>
        <w:tc>
          <w:tcPr>
            <w:tcW w:w="9667" w:type="dxa"/>
            <w:gridSpan w:val="1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2909682" w14:textId="77777777" w:rsidR="00E92DDD" w:rsidRDefault="00E92DDD" w:rsidP="00347E05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  <w:p w14:paraId="5FEAE08D" w14:textId="77777777" w:rsidR="00E92DDD" w:rsidRDefault="00E92DDD" w:rsidP="00347E05">
            <w:pPr>
              <w:jc w:val="left"/>
            </w:pPr>
          </w:p>
          <w:p w14:paraId="50B56D91" w14:textId="77777777" w:rsidR="00D464F5" w:rsidRDefault="00026536" w:rsidP="00347E05">
            <w:pPr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5B39468A" w14:textId="77777777" w:rsidR="000F3508" w:rsidRPr="00D464F5" w:rsidRDefault="00026536" w:rsidP="00347E05">
            <w:pPr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3F54076E" w14:textId="77777777" w:rsidR="00E92DDD" w:rsidRPr="00FA6D6C" w:rsidRDefault="00E92DDD" w:rsidP="00347E05">
            <w:pPr>
              <w:jc w:val="left"/>
            </w:pPr>
          </w:p>
        </w:tc>
      </w:tr>
    </w:tbl>
    <w:p w14:paraId="4B36E2E7" w14:textId="77777777" w:rsidR="00624F1B" w:rsidRDefault="00624F1B" w:rsidP="00D464F5"/>
    <w:p w14:paraId="13AB90B6" w14:textId="77777777" w:rsidR="00624F1B" w:rsidRPr="00624F1B" w:rsidRDefault="00624F1B" w:rsidP="00D464F5">
      <w:r>
        <w:t>Bei elektronischer Übersendung ohne Unterschrift gültig.</w:t>
      </w:r>
    </w:p>
    <w:sectPr w:rsidR="00624F1B" w:rsidRPr="00624F1B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D4BA7" w14:textId="77777777" w:rsidR="00CF2491" w:rsidRDefault="00CF2491">
      <w:r>
        <w:separator/>
      </w:r>
    </w:p>
    <w:p w14:paraId="596C1338" w14:textId="77777777" w:rsidR="00CF2491" w:rsidRDefault="00CF2491"/>
    <w:p w14:paraId="222A251C" w14:textId="77777777" w:rsidR="00CF2491" w:rsidRDefault="00CF2491"/>
  </w:endnote>
  <w:endnote w:type="continuationSeparator" w:id="0">
    <w:p w14:paraId="012A07E4" w14:textId="77777777" w:rsidR="00CF2491" w:rsidRDefault="00CF2491">
      <w:r>
        <w:continuationSeparator/>
      </w:r>
    </w:p>
    <w:p w14:paraId="447D5D51" w14:textId="77777777" w:rsidR="00CF2491" w:rsidRDefault="00CF2491"/>
    <w:p w14:paraId="1871BBB4" w14:textId="77777777" w:rsidR="00CF2491" w:rsidRDefault="00CF24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5D57CFB2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CC4EFA9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2A2B270C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B565CA7" wp14:editId="2B2D326F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485CC8D" w14:textId="77777777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F3508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2C052B38" w14:textId="77777777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547BF7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547BF7">
            <w:rPr>
              <w:rFonts w:cs="Arial"/>
              <w:b/>
              <w:noProof/>
              <w:sz w:val="16"/>
              <w:szCs w:val="16"/>
            </w:rPr>
            <w:t>4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0CC7BD07" w14:textId="77777777" w:rsidR="00E76F2B" w:rsidRPr="00551B7B" w:rsidRDefault="00E76F2B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A5ABB" w14:textId="77777777" w:rsidR="00CF2491" w:rsidRDefault="00CF2491" w:rsidP="00026D23">
      <w:r>
        <w:separator/>
      </w:r>
    </w:p>
  </w:footnote>
  <w:footnote w:type="continuationSeparator" w:id="0">
    <w:p w14:paraId="33684189" w14:textId="77777777" w:rsidR="00CF2491" w:rsidRDefault="00CF2491">
      <w:r>
        <w:continuationSeparator/>
      </w:r>
    </w:p>
    <w:p w14:paraId="41A6E3A2" w14:textId="77777777" w:rsidR="00CF2491" w:rsidRDefault="00CF2491"/>
    <w:p w14:paraId="3A77A6E7" w14:textId="77777777" w:rsidR="00CF2491" w:rsidRDefault="00CF2491"/>
  </w:footnote>
  <w:footnote w:id="1">
    <w:p w14:paraId="7FF495E6" w14:textId="77777777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6527A6FE" w14:textId="77777777" w:rsidR="00E401BD" w:rsidRPr="00997FC2" w:rsidRDefault="00E401BD" w:rsidP="00DC7388">
      <w:pPr>
        <w:pStyle w:val="Funotentext"/>
        <w:rPr>
          <w:sz w:val="16"/>
          <w:szCs w:val="16"/>
        </w:rPr>
      </w:pPr>
      <w:r w:rsidRPr="00997FC2">
        <w:rPr>
          <w:rStyle w:val="Funotenzeichen"/>
        </w:rPr>
        <w:footnoteRef/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3">
    <w:p w14:paraId="3D3E43A7" w14:textId="77777777" w:rsidR="00E401BD" w:rsidRPr="006F2B9B" w:rsidRDefault="00E401BD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C5C61" w14:textId="77777777" w:rsidR="00E76F2B" w:rsidRDefault="00E76F2B">
    <w:pPr>
      <w:pStyle w:val="Kopfzeile"/>
    </w:pPr>
    <w:r w:rsidRPr="007D5567">
      <w:t>213</w:t>
    </w:r>
  </w:p>
  <w:p w14:paraId="67D0E0D5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54D28C54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886062714">
    <w:abstractNumId w:val="1"/>
  </w:num>
  <w:num w:numId="2" w16cid:durableId="1387144649">
    <w:abstractNumId w:val="7"/>
  </w:num>
  <w:num w:numId="3" w16cid:durableId="388110033">
    <w:abstractNumId w:val="9"/>
  </w:num>
  <w:num w:numId="4" w16cid:durableId="1821385491">
    <w:abstractNumId w:val="23"/>
  </w:num>
  <w:num w:numId="5" w16cid:durableId="931471635">
    <w:abstractNumId w:val="11"/>
  </w:num>
  <w:num w:numId="6" w16cid:durableId="1865708225">
    <w:abstractNumId w:val="3"/>
  </w:num>
  <w:num w:numId="7" w16cid:durableId="134953820">
    <w:abstractNumId w:val="14"/>
  </w:num>
  <w:num w:numId="8" w16cid:durableId="539368473">
    <w:abstractNumId w:val="10"/>
  </w:num>
  <w:num w:numId="9" w16cid:durableId="1940016106">
    <w:abstractNumId w:val="22"/>
  </w:num>
  <w:num w:numId="10" w16cid:durableId="668220276">
    <w:abstractNumId w:val="6"/>
  </w:num>
  <w:num w:numId="11" w16cid:durableId="381248835">
    <w:abstractNumId w:val="13"/>
  </w:num>
  <w:num w:numId="12" w16cid:durableId="4326940">
    <w:abstractNumId w:val="13"/>
  </w:num>
  <w:num w:numId="13" w16cid:durableId="1540050241">
    <w:abstractNumId w:val="13"/>
  </w:num>
  <w:num w:numId="14" w16cid:durableId="1134175958">
    <w:abstractNumId w:val="13"/>
  </w:num>
  <w:num w:numId="15" w16cid:durableId="1297641686">
    <w:abstractNumId w:val="13"/>
  </w:num>
  <w:num w:numId="16" w16cid:durableId="367068934">
    <w:abstractNumId w:val="2"/>
  </w:num>
  <w:num w:numId="17" w16cid:durableId="255986762">
    <w:abstractNumId w:val="2"/>
  </w:num>
  <w:num w:numId="18" w16cid:durableId="478965818">
    <w:abstractNumId w:val="18"/>
  </w:num>
  <w:num w:numId="19" w16cid:durableId="1532693873">
    <w:abstractNumId w:val="15"/>
  </w:num>
  <w:num w:numId="20" w16cid:durableId="1315453569">
    <w:abstractNumId w:val="12"/>
  </w:num>
  <w:num w:numId="21" w16cid:durableId="110443965">
    <w:abstractNumId w:val="8"/>
  </w:num>
  <w:num w:numId="22" w16cid:durableId="1993482614">
    <w:abstractNumId w:val="0"/>
  </w:num>
  <w:num w:numId="23" w16cid:durableId="266157120">
    <w:abstractNumId w:val="17"/>
  </w:num>
  <w:num w:numId="24" w16cid:durableId="2020769341">
    <w:abstractNumId w:val="20"/>
  </w:num>
  <w:num w:numId="25" w16cid:durableId="836768895">
    <w:abstractNumId w:val="21"/>
  </w:num>
  <w:num w:numId="26" w16cid:durableId="761494667">
    <w:abstractNumId w:val="4"/>
  </w:num>
  <w:num w:numId="27" w16cid:durableId="447743131">
    <w:abstractNumId w:val="16"/>
  </w:num>
  <w:num w:numId="28" w16cid:durableId="450899547">
    <w:abstractNumId w:val="19"/>
  </w:num>
  <w:num w:numId="29" w16cid:durableId="132136341">
    <w:abstractNumId w:val="2"/>
  </w:num>
  <w:num w:numId="30" w16cid:durableId="1502504813">
    <w:abstractNumId w:val="2"/>
  </w:num>
  <w:num w:numId="31" w16cid:durableId="371999316">
    <w:abstractNumId w:val="2"/>
  </w:num>
  <w:num w:numId="32" w16cid:durableId="186986641">
    <w:abstractNumId w:val="2"/>
  </w:num>
  <w:num w:numId="33" w16cid:durableId="8485649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bNVW75kUBvZuLy0BbdZ1D+aIH4gZCbvysnA4dPnaWeESJz1YShHieMFkXFkyPJksCAgFkE3ScYomGG90+EZK+g==" w:salt="JVjN9mcH5Fhz0H2aNeb0hA==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26536"/>
    <w:rsid w:val="000267B2"/>
    <w:rsid w:val="00026D23"/>
    <w:rsid w:val="00027DCE"/>
    <w:rsid w:val="00034732"/>
    <w:rsid w:val="00036233"/>
    <w:rsid w:val="000364B9"/>
    <w:rsid w:val="00046C8E"/>
    <w:rsid w:val="00047B44"/>
    <w:rsid w:val="000540FB"/>
    <w:rsid w:val="0006675C"/>
    <w:rsid w:val="00067687"/>
    <w:rsid w:val="00067E94"/>
    <w:rsid w:val="000733CD"/>
    <w:rsid w:val="00081305"/>
    <w:rsid w:val="000848E7"/>
    <w:rsid w:val="00087A22"/>
    <w:rsid w:val="0009046A"/>
    <w:rsid w:val="000A42AA"/>
    <w:rsid w:val="000A77E4"/>
    <w:rsid w:val="000C070F"/>
    <w:rsid w:val="000C7278"/>
    <w:rsid w:val="000D2327"/>
    <w:rsid w:val="000D2F1B"/>
    <w:rsid w:val="000E4AA2"/>
    <w:rsid w:val="000F3508"/>
    <w:rsid w:val="001013A4"/>
    <w:rsid w:val="001028D9"/>
    <w:rsid w:val="00102AB7"/>
    <w:rsid w:val="00106076"/>
    <w:rsid w:val="0010771E"/>
    <w:rsid w:val="00112821"/>
    <w:rsid w:val="00117535"/>
    <w:rsid w:val="0012133E"/>
    <w:rsid w:val="00127C79"/>
    <w:rsid w:val="0013068A"/>
    <w:rsid w:val="00132BF6"/>
    <w:rsid w:val="00140608"/>
    <w:rsid w:val="001426F7"/>
    <w:rsid w:val="00147B13"/>
    <w:rsid w:val="001518F2"/>
    <w:rsid w:val="00154EED"/>
    <w:rsid w:val="001716ED"/>
    <w:rsid w:val="001954E4"/>
    <w:rsid w:val="001A1B62"/>
    <w:rsid w:val="001A41BA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20DB"/>
    <w:rsid w:val="002031BB"/>
    <w:rsid w:val="00206D22"/>
    <w:rsid w:val="0020785E"/>
    <w:rsid w:val="00231273"/>
    <w:rsid w:val="00231A72"/>
    <w:rsid w:val="00232128"/>
    <w:rsid w:val="00233A2F"/>
    <w:rsid w:val="00243788"/>
    <w:rsid w:val="002476B6"/>
    <w:rsid w:val="002517FD"/>
    <w:rsid w:val="00251A0A"/>
    <w:rsid w:val="00257D0E"/>
    <w:rsid w:val="002616D0"/>
    <w:rsid w:val="00263542"/>
    <w:rsid w:val="002748DF"/>
    <w:rsid w:val="00274D50"/>
    <w:rsid w:val="0027784E"/>
    <w:rsid w:val="00280E29"/>
    <w:rsid w:val="00285F4A"/>
    <w:rsid w:val="00286C4B"/>
    <w:rsid w:val="002918D8"/>
    <w:rsid w:val="00297EB4"/>
    <w:rsid w:val="002C0F7B"/>
    <w:rsid w:val="002C2155"/>
    <w:rsid w:val="002C3E91"/>
    <w:rsid w:val="002C403D"/>
    <w:rsid w:val="002C444F"/>
    <w:rsid w:val="002D3567"/>
    <w:rsid w:val="002D53AE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209B"/>
    <w:rsid w:val="00332B34"/>
    <w:rsid w:val="00337953"/>
    <w:rsid w:val="00341074"/>
    <w:rsid w:val="00342C75"/>
    <w:rsid w:val="00347E05"/>
    <w:rsid w:val="00347F41"/>
    <w:rsid w:val="00351096"/>
    <w:rsid w:val="003552CC"/>
    <w:rsid w:val="00355674"/>
    <w:rsid w:val="00355F55"/>
    <w:rsid w:val="0036627A"/>
    <w:rsid w:val="00371E50"/>
    <w:rsid w:val="00384471"/>
    <w:rsid w:val="0039428B"/>
    <w:rsid w:val="00394B45"/>
    <w:rsid w:val="003A04A8"/>
    <w:rsid w:val="003A0DC8"/>
    <w:rsid w:val="003A36E9"/>
    <w:rsid w:val="003A6496"/>
    <w:rsid w:val="003A70D7"/>
    <w:rsid w:val="003B1E74"/>
    <w:rsid w:val="003B6F65"/>
    <w:rsid w:val="003B7BE2"/>
    <w:rsid w:val="003C30CD"/>
    <w:rsid w:val="003D0B99"/>
    <w:rsid w:val="003D1BE6"/>
    <w:rsid w:val="003D3E99"/>
    <w:rsid w:val="003E2CD4"/>
    <w:rsid w:val="003E4B7B"/>
    <w:rsid w:val="003E604E"/>
    <w:rsid w:val="003E79F7"/>
    <w:rsid w:val="00400F89"/>
    <w:rsid w:val="00402A1B"/>
    <w:rsid w:val="00403C66"/>
    <w:rsid w:val="004106F8"/>
    <w:rsid w:val="00410951"/>
    <w:rsid w:val="004212BA"/>
    <w:rsid w:val="00424038"/>
    <w:rsid w:val="00435DB1"/>
    <w:rsid w:val="0044202E"/>
    <w:rsid w:val="0045228F"/>
    <w:rsid w:val="00454471"/>
    <w:rsid w:val="0045726B"/>
    <w:rsid w:val="00460AA1"/>
    <w:rsid w:val="00465A6F"/>
    <w:rsid w:val="0047055A"/>
    <w:rsid w:val="0047343B"/>
    <w:rsid w:val="00477548"/>
    <w:rsid w:val="00480ABD"/>
    <w:rsid w:val="004818FE"/>
    <w:rsid w:val="00482859"/>
    <w:rsid w:val="00485D27"/>
    <w:rsid w:val="00492429"/>
    <w:rsid w:val="00493D8E"/>
    <w:rsid w:val="00495570"/>
    <w:rsid w:val="004C19E2"/>
    <w:rsid w:val="004C3362"/>
    <w:rsid w:val="004C4880"/>
    <w:rsid w:val="004C5609"/>
    <w:rsid w:val="004C7F2F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13DD8"/>
    <w:rsid w:val="005207DA"/>
    <w:rsid w:val="00520D3B"/>
    <w:rsid w:val="00521A16"/>
    <w:rsid w:val="005262CB"/>
    <w:rsid w:val="0052651F"/>
    <w:rsid w:val="005333C9"/>
    <w:rsid w:val="00534027"/>
    <w:rsid w:val="00536CC6"/>
    <w:rsid w:val="00537670"/>
    <w:rsid w:val="00545856"/>
    <w:rsid w:val="00547BF7"/>
    <w:rsid w:val="00551B7B"/>
    <w:rsid w:val="00556053"/>
    <w:rsid w:val="005575B0"/>
    <w:rsid w:val="005576BB"/>
    <w:rsid w:val="00563566"/>
    <w:rsid w:val="005636F7"/>
    <w:rsid w:val="00566F5C"/>
    <w:rsid w:val="00572F21"/>
    <w:rsid w:val="00573601"/>
    <w:rsid w:val="00574488"/>
    <w:rsid w:val="00575FF8"/>
    <w:rsid w:val="00576C66"/>
    <w:rsid w:val="00585EDA"/>
    <w:rsid w:val="005904F2"/>
    <w:rsid w:val="00590842"/>
    <w:rsid w:val="005912BD"/>
    <w:rsid w:val="00594545"/>
    <w:rsid w:val="00597968"/>
    <w:rsid w:val="005A0D85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E64B0"/>
    <w:rsid w:val="005E723A"/>
    <w:rsid w:val="005F32A5"/>
    <w:rsid w:val="005F41CD"/>
    <w:rsid w:val="005F4EFC"/>
    <w:rsid w:val="005F4F00"/>
    <w:rsid w:val="00603E73"/>
    <w:rsid w:val="00605DD3"/>
    <w:rsid w:val="00606550"/>
    <w:rsid w:val="00607EE7"/>
    <w:rsid w:val="00614636"/>
    <w:rsid w:val="00616C8F"/>
    <w:rsid w:val="00622C9A"/>
    <w:rsid w:val="00624F1B"/>
    <w:rsid w:val="00630A3F"/>
    <w:rsid w:val="0063407D"/>
    <w:rsid w:val="00640260"/>
    <w:rsid w:val="00643351"/>
    <w:rsid w:val="00660458"/>
    <w:rsid w:val="0066119D"/>
    <w:rsid w:val="00663E32"/>
    <w:rsid w:val="00667DCD"/>
    <w:rsid w:val="006822E7"/>
    <w:rsid w:val="006832B7"/>
    <w:rsid w:val="00685A08"/>
    <w:rsid w:val="00692462"/>
    <w:rsid w:val="00695337"/>
    <w:rsid w:val="0069669F"/>
    <w:rsid w:val="006A45D8"/>
    <w:rsid w:val="006A5AED"/>
    <w:rsid w:val="006A5CF2"/>
    <w:rsid w:val="006A66F3"/>
    <w:rsid w:val="006B7CF1"/>
    <w:rsid w:val="006C5A31"/>
    <w:rsid w:val="006C76A1"/>
    <w:rsid w:val="006D43FE"/>
    <w:rsid w:val="006D4BE4"/>
    <w:rsid w:val="006D70A3"/>
    <w:rsid w:val="006E2374"/>
    <w:rsid w:val="006F0570"/>
    <w:rsid w:val="006F2B9B"/>
    <w:rsid w:val="006F369F"/>
    <w:rsid w:val="00706FDC"/>
    <w:rsid w:val="007211F8"/>
    <w:rsid w:val="00723D55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03AF"/>
    <w:rsid w:val="0078194F"/>
    <w:rsid w:val="00782E76"/>
    <w:rsid w:val="00786318"/>
    <w:rsid w:val="0078695C"/>
    <w:rsid w:val="00790275"/>
    <w:rsid w:val="00795297"/>
    <w:rsid w:val="0079630C"/>
    <w:rsid w:val="00796CCF"/>
    <w:rsid w:val="007A73BC"/>
    <w:rsid w:val="007A77B2"/>
    <w:rsid w:val="007B122B"/>
    <w:rsid w:val="007C0B33"/>
    <w:rsid w:val="007C545B"/>
    <w:rsid w:val="007D2E98"/>
    <w:rsid w:val="007D436B"/>
    <w:rsid w:val="007D4E5A"/>
    <w:rsid w:val="007D5567"/>
    <w:rsid w:val="007D614C"/>
    <w:rsid w:val="007E61DB"/>
    <w:rsid w:val="007E7294"/>
    <w:rsid w:val="00800048"/>
    <w:rsid w:val="008039B3"/>
    <w:rsid w:val="00804FF9"/>
    <w:rsid w:val="0081095D"/>
    <w:rsid w:val="00812BF3"/>
    <w:rsid w:val="0081723D"/>
    <w:rsid w:val="00823EDF"/>
    <w:rsid w:val="00846CE1"/>
    <w:rsid w:val="00853F45"/>
    <w:rsid w:val="0086350B"/>
    <w:rsid w:val="00864C52"/>
    <w:rsid w:val="00866DD9"/>
    <w:rsid w:val="00876BB1"/>
    <w:rsid w:val="00893505"/>
    <w:rsid w:val="0089492C"/>
    <w:rsid w:val="00894C0C"/>
    <w:rsid w:val="008A6864"/>
    <w:rsid w:val="008B0B82"/>
    <w:rsid w:val="008B1F06"/>
    <w:rsid w:val="008B4C5D"/>
    <w:rsid w:val="008D764D"/>
    <w:rsid w:val="008D7FD0"/>
    <w:rsid w:val="008E55B9"/>
    <w:rsid w:val="008F52AA"/>
    <w:rsid w:val="008F6547"/>
    <w:rsid w:val="009029D0"/>
    <w:rsid w:val="00903D72"/>
    <w:rsid w:val="00910F0B"/>
    <w:rsid w:val="0091717A"/>
    <w:rsid w:val="0091799E"/>
    <w:rsid w:val="009333A0"/>
    <w:rsid w:val="00940F19"/>
    <w:rsid w:val="00941C7A"/>
    <w:rsid w:val="00941DE5"/>
    <w:rsid w:val="009423AD"/>
    <w:rsid w:val="00942AB9"/>
    <w:rsid w:val="00942D36"/>
    <w:rsid w:val="009515C7"/>
    <w:rsid w:val="00953C73"/>
    <w:rsid w:val="009555C5"/>
    <w:rsid w:val="00962412"/>
    <w:rsid w:val="00967807"/>
    <w:rsid w:val="0097166A"/>
    <w:rsid w:val="0097459E"/>
    <w:rsid w:val="00987558"/>
    <w:rsid w:val="00991A98"/>
    <w:rsid w:val="00995989"/>
    <w:rsid w:val="009A3215"/>
    <w:rsid w:val="009A75F3"/>
    <w:rsid w:val="009B37A2"/>
    <w:rsid w:val="009B5456"/>
    <w:rsid w:val="009C14BE"/>
    <w:rsid w:val="009D273A"/>
    <w:rsid w:val="009D3CC0"/>
    <w:rsid w:val="009D5046"/>
    <w:rsid w:val="009E0802"/>
    <w:rsid w:val="009E444D"/>
    <w:rsid w:val="009F383F"/>
    <w:rsid w:val="009F5D08"/>
    <w:rsid w:val="00A00872"/>
    <w:rsid w:val="00A010E4"/>
    <w:rsid w:val="00A03047"/>
    <w:rsid w:val="00A06E71"/>
    <w:rsid w:val="00A10F82"/>
    <w:rsid w:val="00A12D13"/>
    <w:rsid w:val="00A218D3"/>
    <w:rsid w:val="00A25723"/>
    <w:rsid w:val="00A274E8"/>
    <w:rsid w:val="00A357E4"/>
    <w:rsid w:val="00A35AB2"/>
    <w:rsid w:val="00A36997"/>
    <w:rsid w:val="00A473E3"/>
    <w:rsid w:val="00A5084B"/>
    <w:rsid w:val="00A53396"/>
    <w:rsid w:val="00A5448A"/>
    <w:rsid w:val="00A56A1F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1747"/>
    <w:rsid w:val="00AD584D"/>
    <w:rsid w:val="00AE4AF0"/>
    <w:rsid w:val="00AE5809"/>
    <w:rsid w:val="00AE74AE"/>
    <w:rsid w:val="00AF1915"/>
    <w:rsid w:val="00B003C3"/>
    <w:rsid w:val="00B02A39"/>
    <w:rsid w:val="00B11D25"/>
    <w:rsid w:val="00B14EF0"/>
    <w:rsid w:val="00B23C01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1FAE"/>
    <w:rsid w:val="00B64DD7"/>
    <w:rsid w:val="00B676E3"/>
    <w:rsid w:val="00B70393"/>
    <w:rsid w:val="00B720A6"/>
    <w:rsid w:val="00B8191F"/>
    <w:rsid w:val="00B84234"/>
    <w:rsid w:val="00B9630B"/>
    <w:rsid w:val="00B96ADB"/>
    <w:rsid w:val="00B9751C"/>
    <w:rsid w:val="00BA4121"/>
    <w:rsid w:val="00BA5E42"/>
    <w:rsid w:val="00BA7556"/>
    <w:rsid w:val="00BB1237"/>
    <w:rsid w:val="00BB495E"/>
    <w:rsid w:val="00BC1C9D"/>
    <w:rsid w:val="00BC2DD5"/>
    <w:rsid w:val="00BD01D4"/>
    <w:rsid w:val="00BD1AB8"/>
    <w:rsid w:val="00BF5AA7"/>
    <w:rsid w:val="00C03D38"/>
    <w:rsid w:val="00C04FCD"/>
    <w:rsid w:val="00C101BF"/>
    <w:rsid w:val="00C10DA7"/>
    <w:rsid w:val="00C11AE6"/>
    <w:rsid w:val="00C14A93"/>
    <w:rsid w:val="00C170C0"/>
    <w:rsid w:val="00C17C46"/>
    <w:rsid w:val="00C246AC"/>
    <w:rsid w:val="00C24C04"/>
    <w:rsid w:val="00C26124"/>
    <w:rsid w:val="00C2678D"/>
    <w:rsid w:val="00C27171"/>
    <w:rsid w:val="00C277A6"/>
    <w:rsid w:val="00C30192"/>
    <w:rsid w:val="00C40DBE"/>
    <w:rsid w:val="00C45CD7"/>
    <w:rsid w:val="00C460CA"/>
    <w:rsid w:val="00C55A6C"/>
    <w:rsid w:val="00C647C8"/>
    <w:rsid w:val="00C74A8F"/>
    <w:rsid w:val="00C764C5"/>
    <w:rsid w:val="00C7671D"/>
    <w:rsid w:val="00C81A77"/>
    <w:rsid w:val="00C86E04"/>
    <w:rsid w:val="00CB1036"/>
    <w:rsid w:val="00CB2EEB"/>
    <w:rsid w:val="00CC61D1"/>
    <w:rsid w:val="00CC69E9"/>
    <w:rsid w:val="00CD254F"/>
    <w:rsid w:val="00CD54C7"/>
    <w:rsid w:val="00CD6BE8"/>
    <w:rsid w:val="00CF2491"/>
    <w:rsid w:val="00CF64C4"/>
    <w:rsid w:val="00CF68D2"/>
    <w:rsid w:val="00CF73FA"/>
    <w:rsid w:val="00D006B5"/>
    <w:rsid w:val="00D00C76"/>
    <w:rsid w:val="00D05C74"/>
    <w:rsid w:val="00D1009B"/>
    <w:rsid w:val="00D16F15"/>
    <w:rsid w:val="00D23B01"/>
    <w:rsid w:val="00D27BBE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0A69"/>
    <w:rsid w:val="00DA1DA9"/>
    <w:rsid w:val="00DA276D"/>
    <w:rsid w:val="00DB0D4A"/>
    <w:rsid w:val="00DB1096"/>
    <w:rsid w:val="00DB4595"/>
    <w:rsid w:val="00DB5B7E"/>
    <w:rsid w:val="00DB5F37"/>
    <w:rsid w:val="00DB6C0D"/>
    <w:rsid w:val="00DC2EA6"/>
    <w:rsid w:val="00DC35D8"/>
    <w:rsid w:val="00DC6699"/>
    <w:rsid w:val="00DC7388"/>
    <w:rsid w:val="00DC7E08"/>
    <w:rsid w:val="00DD1217"/>
    <w:rsid w:val="00DD6287"/>
    <w:rsid w:val="00DE1038"/>
    <w:rsid w:val="00DE2F64"/>
    <w:rsid w:val="00DE3749"/>
    <w:rsid w:val="00DE420C"/>
    <w:rsid w:val="00DE6369"/>
    <w:rsid w:val="00DF0D66"/>
    <w:rsid w:val="00E02FAA"/>
    <w:rsid w:val="00E05D8D"/>
    <w:rsid w:val="00E1197E"/>
    <w:rsid w:val="00E12545"/>
    <w:rsid w:val="00E2142E"/>
    <w:rsid w:val="00E26892"/>
    <w:rsid w:val="00E322E9"/>
    <w:rsid w:val="00E3730E"/>
    <w:rsid w:val="00E401BD"/>
    <w:rsid w:val="00E4388C"/>
    <w:rsid w:val="00E516E7"/>
    <w:rsid w:val="00E57794"/>
    <w:rsid w:val="00E578EB"/>
    <w:rsid w:val="00E6087B"/>
    <w:rsid w:val="00E65E03"/>
    <w:rsid w:val="00E72718"/>
    <w:rsid w:val="00E74FFB"/>
    <w:rsid w:val="00E76F2B"/>
    <w:rsid w:val="00E8206C"/>
    <w:rsid w:val="00E85EBB"/>
    <w:rsid w:val="00E92DDD"/>
    <w:rsid w:val="00EA0C40"/>
    <w:rsid w:val="00EC7AED"/>
    <w:rsid w:val="00EE2B0B"/>
    <w:rsid w:val="00F04D00"/>
    <w:rsid w:val="00F074FC"/>
    <w:rsid w:val="00F104BB"/>
    <w:rsid w:val="00F133C2"/>
    <w:rsid w:val="00F21669"/>
    <w:rsid w:val="00F25E67"/>
    <w:rsid w:val="00F32C49"/>
    <w:rsid w:val="00F36135"/>
    <w:rsid w:val="00F36772"/>
    <w:rsid w:val="00F43051"/>
    <w:rsid w:val="00F43465"/>
    <w:rsid w:val="00F47536"/>
    <w:rsid w:val="00F562AE"/>
    <w:rsid w:val="00F71560"/>
    <w:rsid w:val="00F808BF"/>
    <w:rsid w:val="00F80C34"/>
    <w:rsid w:val="00F84389"/>
    <w:rsid w:val="00F8655F"/>
    <w:rsid w:val="00F90ED7"/>
    <w:rsid w:val="00F92CF7"/>
    <w:rsid w:val="00F9571F"/>
    <w:rsid w:val="00FA0151"/>
    <w:rsid w:val="00FA26FA"/>
    <w:rsid w:val="00FA321F"/>
    <w:rsid w:val="00FA6D6C"/>
    <w:rsid w:val="00FB37F2"/>
    <w:rsid w:val="00FB5CB4"/>
    <w:rsid w:val="00FC0982"/>
    <w:rsid w:val="00FC1057"/>
    <w:rsid w:val="00FC14E3"/>
    <w:rsid w:val="00FC1D18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0A3B65"/>
  <w15:docId w15:val="{6B3C110B-9F8F-4549-A9D0-6BBDB3941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link w:val="berschrift1Zchn"/>
    <w:autoRedefine/>
    <w:qFormat/>
    <w:rsid w:val="00E76F2B"/>
    <w:pPr>
      <w:numPr>
        <w:numId w:val="17"/>
      </w:numPr>
      <w:tabs>
        <w:tab w:val="left" w:pos="1077"/>
      </w:tabs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  <w:style w:type="character" w:customStyle="1" w:styleId="berschrift1Zchn">
    <w:name w:val="Überschrift 1 Zchn"/>
    <w:aliases w:val="Arial Zchn,12 fett rechts Zchn"/>
    <w:basedOn w:val="Absatz-Standardschriftart"/>
    <w:link w:val="berschrift1"/>
    <w:rsid w:val="00FA321F"/>
    <w:rPr>
      <w:rFonts w:ascii="Arial" w:hAnsi="Arial" w:cs="Arial"/>
      <w:b/>
      <w:bCs/>
      <w:kern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BBCEA-C06E-45CD-A71E-4FED2A3F8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777</Words>
  <Characters>4896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5662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Lenz, Nils</cp:lastModifiedBy>
  <cp:revision>22</cp:revision>
  <cp:lastPrinted>2019-04-17T06:20:00Z</cp:lastPrinted>
  <dcterms:created xsi:type="dcterms:W3CDTF">2024-06-19T08:19:00Z</dcterms:created>
  <dcterms:modified xsi:type="dcterms:W3CDTF">2026-09-04T09:52:00Z</dcterms:modified>
</cp:coreProperties>
</file>